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67AD" w14:textId="5DDB9681" w:rsidR="0059084B" w:rsidRPr="00D65F71" w:rsidRDefault="0059084B" w:rsidP="007C1C29">
      <w:pPr>
        <w:spacing w:after="120"/>
        <w:ind w:left="1985" w:hanging="1985"/>
        <w:jc w:val="both"/>
        <w:rPr>
          <w:rFonts w:ascii="Arial" w:hAnsi="Arial" w:cs="Arial"/>
          <w:b/>
          <w:sz w:val="24"/>
          <w:lang w:val="en-US"/>
        </w:rPr>
      </w:pPr>
      <w:bookmarkStart w:id="0" w:name="page1"/>
      <w:r w:rsidRPr="0082532F">
        <w:rPr>
          <w:rFonts w:ascii="Arial" w:hAnsi="Arial" w:cs="Arial"/>
          <w:b/>
          <w:sz w:val="24"/>
          <w:lang w:val="en-US"/>
        </w:rPr>
        <w:t>3GPP TSG-RAN WG4 Meeting #</w:t>
      </w:r>
      <w:r w:rsidRPr="00012FAA">
        <w:rPr>
          <w:rFonts w:ascii="Arial" w:hAnsi="Arial" w:cs="Arial"/>
          <w:b/>
          <w:sz w:val="24"/>
          <w:lang w:val="en-US"/>
        </w:rPr>
        <w:t>10</w:t>
      </w:r>
      <w:r w:rsidR="00370CC3" w:rsidRPr="00012FAA">
        <w:rPr>
          <w:rFonts w:ascii="Arial" w:hAnsi="Arial" w:cs="Arial"/>
          <w:b/>
          <w:sz w:val="24"/>
          <w:lang w:val="en-US"/>
        </w:rPr>
        <w:t>6</w:t>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00012FAA">
        <w:rPr>
          <w:rFonts w:ascii="Arial" w:hAnsi="Arial" w:cs="Arial"/>
          <w:b/>
          <w:sz w:val="24"/>
          <w:lang w:val="en-US"/>
        </w:rPr>
        <w:tab/>
      </w:r>
      <w:r w:rsidR="00012FAA">
        <w:rPr>
          <w:rFonts w:ascii="Arial" w:hAnsi="Arial" w:cs="Arial"/>
          <w:b/>
          <w:sz w:val="24"/>
          <w:lang w:val="en-US"/>
        </w:rPr>
        <w:tab/>
      </w:r>
      <w:r w:rsidR="00012FAA">
        <w:rPr>
          <w:rFonts w:ascii="Arial" w:hAnsi="Arial" w:cs="Arial"/>
          <w:b/>
          <w:sz w:val="24"/>
          <w:lang w:val="en-US"/>
        </w:rPr>
        <w:tab/>
      </w:r>
      <w:r w:rsidRPr="0082532F">
        <w:rPr>
          <w:rFonts w:ascii="Arial" w:hAnsi="Arial" w:cs="Arial"/>
          <w:b/>
          <w:sz w:val="24"/>
          <w:lang w:val="en-US"/>
        </w:rPr>
        <w:t>R4-2</w:t>
      </w:r>
      <w:r w:rsidR="00370CC3" w:rsidRPr="00012FAA">
        <w:rPr>
          <w:rFonts w:ascii="Arial" w:hAnsi="Arial" w:cs="Arial"/>
          <w:b/>
          <w:sz w:val="24"/>
          <w:lang w:val="en-US"/>
        </w:rPr>
        <w:t>3</w:t>
      </w:r>
      <w:r w:rsidR="00012FAA">
        <w:rPr>
          <w:rFonts w:ascii="Arial" w:hAnsi="Arial" w:cs="Arial"/>
          <w:b/>
          <w:sz w:val="24"/>
          <w:lang w:val="en-US"/>
        </w:rPr>
        <w:t>00691</w:t>
      </w:r>
    </w:p>
    <w:p w14:paraId="6EA58900" w14:textId="77777777" w:rsidR="00C915A3" w:rsidRPr="00EF698B" w:rsidRDefault="00C915A3" w:rsidP="00C915A3">
      <w:pPr>
        <w:widowControl w:val="0"/>
        <w:tabs>
          <w:tab w:val="right" w:pos="9639"/>
        </w:tabs>
        <w:spacing w:after="0"/>
        <w:rPr>
          <w:rFonts w:ascii="Arial" w:eastAsia="SimSun" w:hAnsi="Arial" w:cs="Times New Roman"/>
          <w:b/>
          <w:bCs/>
          <w:sz w:val="24"/>
        </w:rPr>
      </w:pPr>
      <w:r w:rsidRPr="007D5055">
        <w:rPr>
          <w:rFonts w:ascii="Arial" w:eastAsia="SimSun" w:hAnsi="Arial" w:cs="Times New Roman"/>
          <w:b/>
          <w:sz w:val="24"/>
        </w:rPr>
        <w:t>Athens, Greece, February 27 – March 3, 2023</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1D1BCD2B" w:rsidR="0087339C" w:rsidRPr="00D65F71" w:rsidRDefault="000864E9" w:rsidP="007C1C29">
      <w:pPr>
        <w:spacing w:after="120"/>
        <w:ind w:left="1985" w:hanging="1985"/>
        <w:jc w:val="both"/>
        <w:rPr>
          <w:rFonts w:ascii="Arial" w:hAnsi="Arial" w:cs="Arial"/>
          <w:b/>
          <w:sz w:val="22"/>
          <w:szCs w:val="22"/>
        </w:rPr>
      </w:pPr>
      <w:r w:rsidRPr="00684D2D">
        <w:rPr>
          <w:rFonts w:ascii="Arial" w:hAnsi="Arial" w:cs="Arial"/>
          <w:b/>
          <w:lang w:val="en-US"/>
        </w:rPr>
        <w:t>Title:</w:t>
      </w:r>
      <w:r w:rsidRPr="00684D2D">
        <w:rPr>
          <w:rFonts w:ascii="Arial" w:hAnsi="Arial" w:cs="Arial"/>
        </w:rPr>
        <w:tab/>
      </w:r>
      <w:r w:rsidR="008045FD" w:rsidRPr="00684D2D">
        <w:rPr>
          <w:rFonts w:ascii="Arial" w:hAnsi="Arial" w:cs="Arial"/>
          <w:b/>
        </w:rPr>
        <w:t>Assumptions</w:t>
      </w:r>
      <w:r w:rsidR="001A3537">
        <w:rPr>
          <w:rFonts w:ascii="Arial" w:hAnsi="Arial" w:cs="Arial"/>
          <w:b/>
        </w:rPr>
        <w:t xml:space="preserve"> and simulation results</w:t>
      </w:r>
      <w:r w:rsidR="008045FD" w:rsidRPr="00684D2D">
        <w:rPr>
          <w:rFonts w:ascii="Arial" w:hAnsi="Arial" w:cs="Arial"/>
          <w:b/>
        </w:rPr>
        <w:t xml:space="preserve"> for SBFD coexistence evaluation</w:t>
      </w:r>
    </w:p>
    <w:p w14:paraId="0AD5CA5A" w14:textId="5A22B96C" w:rsidR="000864E9" w:rsidRPr="00D65F71" w:rsidRDefault="03B3CCE2" w:rsidP="007C1C29">
      <w:pPr>
        <w:spacing w:after="120"/>
        <w:ind w:left="1985" w:hanging="1985"/>
        <w:jc w:val="both"/>
        <w:rPr>
          <w:rFonts w:ascii="Arial" w:hAnsi="Arial" w:cs="Arial"/>
          <w:lang w:val="en-US"/>
        </w:rPr>
      </w:pPr>
      <w:r w:rsidRPr="353FA79C">
        <w:rPr>
          <w:rFonts w:ascii="Arial" w:hAnsi="Arial" w:cs="Arial"/>
          <w:b/>
          <w:bCs/>
          <w:lang w:val="en-US"/>
        </w:rPr>
        <w:t>Agenda item:</w:t>
      </w:r>
      <w:r w:rsidR="000864E9">
        <w:tab/>
      </w:r>
      <w:r w:rsidR="07018782" w:rsidRPr="353FA79C">
        <w:rPr>
          <w:rFonts w:ascii="Arial" w:hAnsi="Arial" w:cs="Arial"/>
          <w:lang w:val="en-US"/>
        </w:rPr>
        <w:t>9</w:t>
      </w:r>
      <w:r w:rsidR="62901FD8" w:rsidRPr="353FA79C">
        <w:rPr>
          <w:rFonts w:ascii="Arial" w:hAnsi="Arial" w:cs="Arial"/>
          <w:lang w:val="en-US"/>
        </w:rPr>
        <w:t>.1</w:t>
      </w:r>
      <w:r w:rsidR="07018782" w:rsidRPr="353FA79C">
        <w:rPr>
          <w:rFonts w:ascii="Arial" w:hAnsi="Arial" w:cs="Arial"/>
          <w:lang w:val="en-US"/>
        </w:rPr>
        <w:t>9</w:t>
      </w:r>
      <w:r w:rsidR="62901FD8" w:rsidRPr="353FA79C">
        <w:rPr>
          <w:rFonts w:ascii="Arial" w:hAnsi="Arial" w:cs="Arial"/>
          <w:lang w:val="en-US"/>
        </w:rPr>
        <w:t>.2.1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subband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7153893"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7D53E3">
        <w:rPr>
          <w:rFonts w:ascii="Times New Roman" w:hAnsi="Times New Roman" w:cs="Times New Roman"/>
          <w:lang w:val="en-US"/>
        </w:rPr>
        <w:t xml:space="preserve">5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012FAA">
        <w:rPr>
          <w:rFonts w:ascii="Times New Roman" w:hAnsi="Times New Roman" w:cs="Times New Roman"/>
          <w:lang w:val="en-US"/>
        </w:rPr>
        <w:t>[</w:t>
      </w:r>
      <w:r w:rsidR="00012FAA" w:rsidRPr="00012FAA">
        <w:rPr>
          <w:rFonts w:ascii="Times New Roman" w:hAnsi="Times New Roman" w:cs="Times New Roman"/>
          <w:lang w:val="en-US"/>
        </w:rPr>
        <w:t>2</w:t>
      </w:r>
      <w:r w:rsidR="00646B1F" w:rsidRPr="00012FAA">
        <w:rPr>
          <w:rFonts w:ascii="Times New Roman" w:hAnsi="Times New Roman" w:cs="Times New Roman"/>
          <w:lang w:val="en-US"/>
        </w:rPr>
        <w:t>]</w:t>
      </w:r>
      <w:r w:rsidRPr="00012FAA">
        <w:rPr>
          <w:rFonts w:ascii="Times New Roman" w:hAnsi="Times New Roman" w:cs="Times New Roman"/>
          <w:lang w:val="en-US"/>
        </w:rPr>
        <w:t>.</w:t>
      </w:r>
      <w:r w:rsidR="00112071">
        <w:rPr>
          <w:rFonts w:ascii="Times New Roman" w:hAnsi="Times New Roman" w:cs="Times New Roman"/>
          <w:lang w:val="en-US"/>
        </w:rPr>
        <w:t xml:space="preserve"> </w:t>
      </w:r>
    </w:p>
    <w:p w14:paraId="0845E1A4" w14:textId="77777777" w:rsidR="009E48C6" w:rsidRPr="00B55CCF" w:rsidRDefault="009E48C6" w:rsidP="007C1C29">
      <w:pPr>
        <w:jc w:val="both"/>
        <w:rPr>
          <w:color w:val="FF0000"/>
          <w:lang w:val="en-US"/>
        </w:rPr>
      </w:pPr>
    </w:p>
    <w:p w14:paraId="5CCF5EC2" w14:textId="7E3CA3B5" w:rsidR="004B73FC" w:rsidRPr="00370CC3" w:rsidRDefault="003518D0" w:rsidP="00736DF2">
      <w:pPr>
        <w:pStyle w:val="Heading1"/>
        <w:numPr>
          <w:ilvl w:val="0"/>
          <w:numId w:val="13"/>
        </w:numPr>
        <w:jc w:val="both"/>
        <w:rPr>
          <w:lang w:val="en-US"/>
        </w:rPr>
      </w:pPr>
      <w:r w:rsidRPr="00370CC3">
        <w:rPr>
          <w:rFonts w:ascii="Arial" w:eastAsia="Times New Roman" w:hAnsi="Arial" w:cs="Arial"/>
          <w:lang w:val="en-US"/>
        </w:rPr>
        <w:lastRenderedPageBreak/>
        <w:t>Discussion</w:t>
      </w:r>
    </w:p>
    <w:p w14:paraId="007D883F" w14:textId="0208267D" w:rsidR="009C1722" w:rsidRDefault="00A660F2" w:rsidP="009C1722">
      <w:pPr>
        <w:pStyle w:val="Heading2"/>
        <w:rPr>
          <w:rFonts w:ascii="Arial" w:hAnsi="Arial" w:cs="Arial"/>
          <w:szCs w:val="32"/>
          <w:lang w:val="en-US"/>
        </w:rPr>
      </w:pPr>
      <w:r>
        <w:rPr>
          <w:rFonts w:ascii="Arial" w:hAnsi="Arial" w:cs="Arial"/>
          <w:szCs w:val="32"/>
          <w:lang w:val="en-US"/>
        </w:rPr>
        <w:t>2.</w:t>
      </w:r>
      <w:r w:rsidR="005D0CD6">
        <w:rPr>
          <w:rFonts w:ascii="Arial" w:hAnsi="Arial" w:cs="Arial"/>
          <w:szCs w:val="32"/>
          <w:lang w:val="en-US"/>
        </w:rPr>
        <w:t>1</w:t>
      </w:r>
      <w:r>
        <w:rPr>
          <w:rFonts w:ascii="Arial" w:hAnsi="Arial" w:cs="Arial"/>
          <w:szCs w:val="32"/>
          <w:lang w:val="en-US"/>
        </w:rPr>
        <w:t xml:space="preserve"> </w:t>
      </w:r>
      <w:r w:rsidR="009C1722" w:rsidRPr="00736DF2">
        <w:rPr>
          <w:rFonts w:ascii="Arial" w:hAnsi="Arial" w:cs="Arial"/>
          <w:szCs w:val="32"/>
          <w:lang w:val="en-US"/>
        </w:rPr>
        <w:t>Scenarios</w:t>
      </w:r>
    </w:p>
    <w:p w14:paraId="349B7B3F" w14:textId="1F912639" w:rsidR="008E2A50" w:rsidRDefault="00E92AAF" w:rsidP="00736DF2">
      <w:pPr>
        <w:jc w:val="both"/>
        <w:rPr>
          <w:lang w:val="en-US"/>
        </w:rPr>
      </w:pPr>
      <w:r>
        <w:rPr>
          <w:lang w:val="en-US"/>
        </w:rPr>
        <w:t xml:space="preserve">Among the scenarios defined for calibration, </w:t>
      </w:r>
      <w:r w:rsidR="00005FB5">
        <w:rPr>
          <w:lang w:val="en-US"/>
        </w:rPr>
        <w:t xml:space="preserve">the priority for </w:t>
      </w:r>
      <w:r w:rsidR="00CB362B">
        <w:rPr>
          <w:lang w:val="en-US"/>
        </w:rPr>
        <w:t>Urban Hotspot scenario</w:t>
      </w:r>
      <w:r>
        <w:rPr>
          <w:lang w:val="en-US"/>
        </w:rPr>
        <w:t xml:space="preserve">s </w:t>
      </w:r>
      <w:r w:rsidR="00CB362B">
        <w:rPr>
          <w:lang w:val="en-US"/>
        </w:rPr>
        <w:t xml:space="preserve">is </w:t>
      </w:r>
      <w:r>
        <w:rPr>
          <w:lang w:val="en-US"/>
        </w:rPr>
        <w:t xml:space="preserve">currently </w:t>
      </w:r>
      <w:r w:rsidR="00CB362B">
        <w:rPr>
          <w:lang w:val="en-US"/>
        </w:rPr>
        <w:t>not defined [</w:t>
      </w:r>
      <w:r w:rsidR="000A30A7">
        <w:rPr>
          <w:lang w:val="en-US"/>
        </w:rPr>
        <w:t>2</w:t>
      </w:r>
      <w:r w:rsidR="00CB362B">
        <w:rPr>
          <w:lang w:val="en-US"/>
        </w:rPr>
        <w:t>]:</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F33FD9" w:rsidRPr="003435F9" w14:paraId="0BFDD5F4" w14:textId="77777777" w:rsidTr="000F4658">
        <w:trPr>
          <w:trHeight w:val="660"/>
          <w:jc w:val="center"/>
        </w:trPr>
        <w:tc>
          <w:tcPr>
            <w:tcW w:w="1163" w:type="dxa"/>
            <w:vAlign w:val="center"/>
          </w:tcPr>
          <w:p w14:paraId="347C542F" w14:textId="77777777" w:rsidR="00F33FD9" w:rsidRPr="003435F9" w:rsidRDefault="00F33FD9" w:rsidP="000F4658">
            <w:pPr>
              <w:keepNext/>
              <w:keepLines/>
              <w:jc w:val="center"/>
              <w:rPr>
                <w:rFonts w:eastAsia="Times New Roman"/>
                <w:b/>
                <w:bCs/>
                <w:lang w:eastAsia="zh-CN"/>
              </w:rPr>
            </w:pPr>
            <w:r w:rsidRPr="003435F9">
              <w:rPr>
                <w:rFonts w:eastAsia="Times New Roman"/>
                <w:b/>
                <w:bCs/>
                <w:lang w:eastAsia="zh-CN"/>
              </w:rPr>
              <w:t>FR</w:t>
            </w:r>
          </w:p>
        </w:tc>
        <w:tc>
          <w:tcPr>
            <w:tcW w:w="1384" w:type="dxa"/>
            <w:vAlign w:val="center"/>
          </w:tcPr>
          <w:p w14:paraId="20B65B5A" w14:textId="77777777" w:rsidR="00F33FD9" w:rsidRPr="003435F9" w:rsidRDefault="00F33FD9" w:rsidP="000F4658">
            <w:pPr>
              <w:keepNext/>
              <w:keepLines/>
              <w:jc w:val="center"/>
              <w:rPr>
                <w:rFonts w:eastAsia="Times New Roman"/>
                <w:bCs/>
                <w:lang w:eastAsia="ko-KR"/>
              </w:rPr>
            </w:pPr>
            <w:r w:rsidRPr="003435F9">
              <w:rPr>
                <w:rFonts w:eastAsia="Times New Roman"/>
                <w:b/>
                <w:bCs/>
                <w:lang w:eastAsia="ko-KR"/>
              </w:rPr>
              <w:t>Scenario No.</w:t>
            </w:r>
          </w:p>
        </w:tc>
        <w:tc>
          <w:tcPr>
            <w:tcW w:w="3318" w:type="dxa"/>
            <w:vAlign w:val="center"/>
          </w:tcPr>
          <w:p w14:paraId="0EDB6217" w14:textId="77777777" w:rsidR="00F33FD9" w:rsidRPr="003435F9" w:rsidRDefault="00F33FD9" w:rsidP="000F4658">
            <w:pPr>
              <w:keepNext/>
              <w:keepLines/>
              <w:jc w:val="center"/>
              <w:rPr>
                <w:rFonts w:eastAsia="Times New Roman"/>
                <w:bCs/>
                <w:lang w:eastAsia="ko-KR"/>
              </w:rPr>
            </w:pPr>
            <w:r w:rsidRPr="003435F9">
              <w:rPr>
                <w:rFonts w:eastAsia="Times New Roman"/>
                <w:b/>
                <w:bCs/>
                <w:lang w:eastAsia="ko-KR"/>
              </w:rPr>
              <w:t>Deployment Scenario</w:t>
            </w:r>
            <w:r w:rsidRPr="003435F9">
              <w:rPr>
                <w:rFonts w:eastAsia="Times New Roman"/>
                <w:b/>
                <w:bCs/>
                <w:vertAlign w:val="superscript"/>
                <w:lang w:eastAsia="zh-CN"/>
              </w:rPr>
              <w:t>1</w:t>
            </w:r>
          </w:p>
          <w:p w14:paraId="114ED065" w14:textId="77777777" w:rsidR="00F33FD9" w:rsidRPr="003435F9" w:rsidRDefault="00F33FD9" w:rsidP="000F4658">
            <w:pPr>
              <w:keepNext/>
              <w:keepLines/>
              <w:jc w:val="center"/>
              <w:rPr>
                <w:rFonts w:eastAsia="Times New Roman"/>
                <w:bCs/>
                <w:lang w:eastAsia="ko-KR"/>
              </w:rPr>
            </w:pPr>
            <w:r w:rsidRPr="003435F9">
              <w:rPr>
                <w:rFonts w:eastAsia="Times New Roman"/>
                <w:b/>
                <w:bCs/>
                <w:lang w:eastAsia="ko-KR"/>
              </w:rPr>
              <w:t>(Aggressor -&gt; Victim)</w:t>
            </w:r>
          </w:p>
        </w:tc>
        <w:tc>
          <w:tcPr>
            <w:tcW w:w="921" w:type="dxa"/>
            <w:vAlign w:val="center"/>
          </w:tcPr>
          <w:p w14:paraId="179D6379" w14:textId="77777777" w:rsidR="00F33FD9" w:rsidRPr="003435F9" w:rsidRDefault="00F33FD9" w:rsidP="000F4658">
            <w:pPr>
              <w:keepNext/>
              <w:keepLines/>
              <w:jc w:val="center"/>
              <w:rPr>
                <w:rFonts w:eastAsia="DengXian"/>
                <w:b/>
                <w:bCs/>
                <w:lang w:eastAsia="zh-CN"/>
              </w:rPr>
            </w:pPr>
            <w:r w:rsidRPr="003435F9">
              <w:rPr>
                <w:rFonts w:eastAsia="DengXian"/>
                <w:b/>
                <w:bCs/>
                <w:lang w:eastAsia="zh-CN"/>
              </w:rPr>
              <w:t>Priority</w:t>
            </w:r>
          </w:p>
        </w:tc>
      </w:tr>
      <w:tr w:rsidR="00F33FD9" w:rsidRPr="003435F9" w14:paraId="66A0ECE2" w14:textId="77777777" w:rsidTr="000F4658">
        <w:trPr>
          <w:trHeight w:val="329"/>
          <w:jc w:val="center"/>
        </w:trPr>
        <w:tc>
          <w:tcPr>
            <w:tcW w:w="1163" w:type="dxa"/>
            <w:vMerge w:val="restart"/>
            <w:vAlign w:val="center"/>
          </w:tcPr>
          <w:p w14:paraId="24059F93"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FR1</w:t>
            </w:r>
            <w:r w:rsidRPr="003435F9">
              <w:rPr>
                <w:rFonts w:eastAsia="Times New Roman"/>
                <w:bCs/>
                <w:lang w:eastAsia="zh-CN"/>
              </w:rPr>
              <w:br/>
              <w:t>(4GHz)</w:t>
            </w:r>
          </w:p>
        </w:tc>
        <w:tc>
          <w:tcPr>
            <w:tcW w:w="1384" w:type="dxa"/>
            <w:vAlign w:val="center"/>
          </w:tcPr>
          <w:p w14:paraId="06C78B25"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1</w:t>
            </w:r>
          </w:p>
        </w:tc>
        <w:tc>
          <w:tcPr>
            <w:tcW w:w="3318" w:type="dxa"/>
            <w:vAlign w:val="center"/>
          </w:tcPr>
          <w:p w14:paraId="3031BB85" w14:textId="77777777" w:rsidR="00F33FD9" w:rsidRPr="003435F9" w:rsidRDefault="00F33FD9" w:rsidP="000F4658">
            <w:pPr>
              <w:keepNext/>
              <w:keepLines/>
              <w:jc w:val="center"/>
              <w:rPr>
                <w:rFonts w:eastAsia="DengXian"/>
                <w:bCs/>
                <w:lang w:eastAsia="zh-CN"/>
              </w:rPr>
            </w:pPr>
            <w:r w:rsidRPr="003435F9">
              <w:rPr>
                <w:rFonts w:eastAsia="Times New Roman"/>
                <w:bCs/>
                <w:lang w:eastAsia="zh-CN"/>
              </w:rPr>
              <w:t>Urban Macro -&gt; Urban Macro</w:t>
            </w:r>
          </w:p>
        </w:tc>
        <w:tc>
          <w:tcPr>
            <w:tcW w:w="921" w:type="dxa"/>
            <w:vAlign w:val="center"/>
          </w:tcPr>
          <w:p w14:paraId="7EF3B62E" w14:textId="77777777" w:rsidR="00F33FD9" w:rsidRPr="003435F9" w:rsidRDefault="00F33FD9" w:rsidP="000F4658">
            <w:pPr>
              <w:keepNext/>
              <w:keepLines/>
              <w:jc w:val="center"/>
              <w:rPr>
                <w:rFonts w:eastAsia="DengXian"/>
                <w:bCs/>
                <w:lang w:eastAsia="zh-CN"/>
              </w:rPr>
            </w:pPr>
            <w:r w:rsidRPr="003435F9">
              <w:rPr>
                <w:rFonts w:eastAsia="DengXian"/>
                <w:bCs/>
                <w:lang w:eastAsia="zh-CN"/>
              </w:rPr>
              <w:t>High</w:t>
            </w:r>
          </w:p>
        </w:tc>
      </w:tr>
      <w:tr w:rsidR="00F33FD9" w:rsidRPr="003435F9" w14:paraId="64CB8083" w14:textId="77777777" w:rsidTr="000F4658">
        <w:trPr>
          <w:trHeight w:val="329"/>
          <w:jc w:val="center"/>
        </w:trPr>
        <w:tc>
          <w:tcPr>
            <w:tcW w:w="1163" w:type="dxa"/>
            <w:vMerge/>
            <w:vAlign w:val="center"/>
          </w:tcPr>
          <w:p w14:paraId="46AC82C7" w14:textId="77777777" w:rsidR="00F33FD9" w:rsidRPr="003435F9" w:rsidRDefault="00F33FD9" w:rsidP="000F4658">
            <w:pPr>
              <w:keepNext/>
              <w:keepLines/>
              <w:jc w:val="center"/>
              <w:rPr>
                <w:rFonts w:eastAsia="Times New Roman"/>
                <w:bCs/>
                <w:lang w:eastAsia="zh-CN"/>
              </w:rPr>
            </w:pPr>
          </w:p>
        </w:tc>
        <w:tc>
          <w:tcPr>
            <w:tcW w:w="1384" w:type="dxa"/>
            <w:vAlign w:val="center"/>
          </w:tcPr>
          <w:p w14:paraId="6321DC9D" w14:textId="77777777" w:rsidR="00F33FD9" w:rsidRPr="00C748D2" w:rsidRDefault="00F33FD9" w:rsidP="000F4658">
            <w:pPr>
              <w:keepNext/>
              <w:keepLines/>
              <w:jc w:val="center"/>
              <w:rPr>
                <w:rFonts w:eastAsiaTheme="minorEastAsia"/>
                <w:bCs/>
                <w:lang w:eastAsia="zh-CN"/>
              </w:rPr>
            </w:pPr>
            <w:r w:rsidRPr="003435F9">
              <w:rPr>
                <w:rFonts w:eastAsiaTheme="minorEastAsia"/>
                <w:bCs/>
                <w:lang w:eastAsia="zh-CN"/>
              </w:rPr>
              <w:t>2</w:t>
            </w:r>
          </w:p>
        </w:tc>
        <w:tc>
          <w:tcPr>
            <w:tcW w:w="3318" w:type="dxa"/>
            <w:vAlign w:val="center"/>
          </w:tcPr>
          <w:p w14:paraId="25196873" w14:textId="77777777" w:rsidR="00F33FD9" w:rsidRPr="00C748D2" w:rsidRDefault="00F33FD9" w:rsidP="000F4658">
            <w:pPr>
              <w:keepNext/>
              <w:keepLines/>
              <w:jc w:val="center"/>
              <w:rPr>
                <w:rFonts w:eastAsiaTheme="minorEastAsia"/>
                <w:bCs/>
                <w:lang w:eastAsia="zh-CN"/>
              </w:rPr>
            </w:pPr>
            <w:r w:rsidRPr="003435F9">
              <w:rPr>
                <w:rFonts w:eastAsiaTheme="minorEastAsia"/>
                <w:bCs/>
                <w:lang w:eastAsia="zh-CN"/>
              </w:rPr>
              <w:t>Urban Hotspot -&gt; Urban Hotspot</w:t>
            </w:r>
          </w:p>
        </w:tc>
        <w:tc>
          <w:tcPr>
            <w:tcW w:w="921" w:type="dxa"/>
            <w:vAlign w:val="center"/>
          </w:tcPr>
          <w:p w14:paraId="5AC8CF74" w14:textId="77777777" w:rsidR="00F33FD9" w:rsidRPr="00736DF2" w:rsidRDefault="00F33FD9" w:rsidP="000F4658">
            <w:pPr>
              <w:keepNext/>
              <w:keepLines/>
              <w:jc w:val="center"/>
              <w:rPr>
                <w:rFonts w:eastAsia="DengXian"/>
                <w:highlight w:val="yellow"/>
                <w:lang w:eastAsia="zh-CN"/>
              </w:rPr>
            </w:pPr>
            <w:r w:rsidRPr="00736DF2">
              <w:rPr>
                <w:rFonts w:eastAsia="DengXian"/>
                <w:highlight w:val="yellow"/>
                <w:lang w:eastAsia="zh-CN"/>
              </w:rPr>
              <w:t>TBD</w:t>
            </w:r>
          </w:p>
        </w:tc>
      </w:tr>
      <w:tr w:rsidR="00F33FD9" w:rsidRPr="003435F9" w14:paraId="588B9986" w14:textId="77777777" w:rsidTr="000F4658">
        <w:trPr>
          <w:trHeight w:val="329"/>
          <w:jc w:val="center"/>
        </w:trPr>
        <w:tc>
          <w:tcPr>
            <w:tcW w:w="1163" w:type="dxa"/>
            <w:vMerge/>
            <w:vAlign w:val="center"/>
          </w:tcPr>
          <w:p w14:paraId="6E0E0697" w14:textId="77777777" w:rsidR="00F33FD9" w:rsidRPr="003435F9" w:rsidRDefault="00F33FD9" w:rsidP="000F4658">
            <w:pPr>
              <w:keepNext/>
              <w:keepLines/>
              <w:jc w:val="center"/>
              <w:rPr>
                <w:rFonts w:eastAsia="Times New Roman"/>
                <w:bCs/>
                <w:lang w:eastAsia="zh-CN"/>
              </w:rPr>
            </w:pPr>
          </w:p>
        </w:tc>
        <w:tc>
          <w:tcPr>
            <w:tcW w:w="1384" w:type="dxa"/>
            <w:vAlign w:val="center"/>
          </w:tcPr>
          <w:p w14:paraId="2B1FC95D"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3</w:t>
            </w:r>
          </w:p>
        </w:tc>
        <w:tc>
          <w:tcPr>
            <w:tcW w:w="3318" w:type="dxa"/>
            <w:vAlign w:val="center"/>
          </w:tcPr>
          <w:p w14:paraId="7D7CCE05" w14:textId="77777777" w:rsidR="00F33FD9" w:rsidRPr="003435F9" w:rsidRDefault="00F33FD9" w:rsidP="000F4658">
            <w:pPr>
              <w:keepNext/>
              <w:keepLines/>
              <w:jc w:val="center"/>
              <w:rPr>
                <w:rFonts w:eastAsia="Times New Roman"/>
                <w:bCs/>
                <w:lang w:eastAsia="zh-CN"/>
              </w:rPr>
            </w:pPr>
            <w:r w:rsidRPr="003435F9">
              <w:rPr>
                <w:rFonts w:eastAsia="Times New Roman"/>
                <w:bCs/>
                <w:lang w:eastAsia="zh-CN"/>
              </w:rPr>
              <w:t>Indoor -&gt; Indoor</w:t>
            </w:r>
          </w:p>
        </w:tc>
        <w:tc>
          <w:tcPr>
            <w:tcW w:w="921" w:type="dxa"/>
            <w:vAlign w:val="center"/>
          </w:tcPr>
          <w:p w14:paraId="37F8A2D5" w14:textId="77777777" w:rsidR="00F33FD9" w:rsidRPr="003435F9" w:rsidRDefault="00F33FD9" w:rsidP="000F4658">
            <w:pPr>
              <w:keepNext/>
              <w:keepLines/>
              <w:jc w:val="center"/>
              <w:rPr>
                <w:rFonts w:eastAsia="DengXian"/>
                <w:bCs/>
                <w:lang w:eastAsia="zh-CN"/>
              </w:rPr>
            </w:pPr>
            <w:r w:rsidRPr="003435F9">
              <w:rPr>
                <w:rFonts w:eastAsia="DengXian"/>
                <w:bCs/>
                <w:lang w:eastAsia="zh-CN"/>
              </w:rPr>
              <w:t>Low</w:t>
            </w:r>
          </w:p>
        </w:tc>
      </w:tr>
      <w:tr w:rsidR="00F33FD9" w:rsidRPr="003435F9" w14:paraId="140E592E" w14:textId="77777777" w:rsidTr="000F4658">
        <w:trPr>
          <w:trHeight w:val="329"/>
          <w:jc w:val="center"/>
        </w:trPr>
        <w:tc>
          <w:tcPr>
            <w:tcW w:w="1163" w:type="dxa"/>
            <w:vMerge w:val="restart"/>
            <w:vAlign w:val="center"/>
          </w:tcPr>
          <w:p w14:paraId="7E8D82D7" w14:textId="77777777" w:rsidR="00F33FD9" w:rsidRPr="003435F9" w:rsidRDefault="00F33FD9" w:rsidP="000F4658">
            <w:pPr>
              <w:keepNext/>
              <w:keepLines/>
              <w:jc w:val="center"/>
              <w:rPr>
                <w:rFonts w:eastAsia="DengXian"/>
                <w:bCs/>
                <w:lang w:eastAsia="zh-CN"/>
              </w:rPr>
            </w:pPr>
            <w:r w:rsidRPr="003435F9">
              <w:rPr>
                <w:rFonts w:eastAsia="DengXian"/>
                <w:bCs/>
                <w:lang w:eastAsia="zh-CN"/>
              </w:rPr>
              <w:t>FR2</w:t>
            </w:r>
          </w:p>
          <w:p w14:paraId="15E17828" w14:textId="77777777" w:rsidR="00F33FD9" w:rsidRPr="003435F9" w:rsidRDefault="00F33FD9" w:rsidP="000F4658">
            <w:pPr>
              <w:keepNext/>
              <w:keepLines/>
              <w:jc w:val="center"/>
              <w:rPr>
                <w:rFonts w:eastAsia="DengXian"/>
                <w:bCs/>
                <w:lang w:eastAsia="zh-CN"/>
              </w:rPr>
            </w:pPr>
            <w:r w:rsidRPr="003435F9">
              <w:rPr>
                <w:rFonts w:eastAsia="DengXian"/>
                <w:bCs/>
                <w:lang w:eastAsia="zh-CN"/>
              </w:rPr>
              <w:t>(30GHz)</w:t>
            </w:r>
          </w:p>
        </w:tc>
        <w:tc>
          <w:tcPr>
            <w:tcW w:w="1384" w:type="dxa"/>
            <w:vAlign w:val="center"/>
          </w:tcPr>
          <w:p w14:paraId="05CB485D" w14:textId="77777777" w:rsidR="00F33FD9" w:rsidRPr="003435F9" w:rsidRDefault="00F33FD9" w:rsidP="000F4658">
            <w:pPr>
              <w:keepNext/>
              <w:keepLines/>
              <w:jc w:val="center"/>
              <w:rPr>
                <w:rFonts w:eastAsia="DengXian"/>
                <w:bCs/>
                <w:lang w:eastAsia="zh-CN"/>
              </w:rPr>
            </w:pPr>
            <w:r w:rsidRPr="003435F9">
              <w:rPr>
                <w:rFonts w:eastAsia="DengXian"/>
                <w:bCs/>
                <w:lang w:eastAsia="zh-CN"/>
              </w:rPr>
              <w:t>4</w:t>
            </w:r>
          </w:p>
        </w:tc>
        <w:tc>
          <w:tcPr>
            <w:tcW w:w="3318" w:type="dxa"/>
            <w:vAlign w:val="center"/>
          </w:tcPr>
          <w:p w14:paraId="62A3C33E" w14:textId="77777777" w:rsidR="00F33FD9" w:rsidRPr="003435F9" w:rsidRDefault="00F33FD9" w:rsidP="000F4658">
            <w:pPr>
              <w:keepNext/>
              <w:keepLines/>
              <w:jc w:val="center"/>
              <w:rPr>
                <w:rFonts w:eastAsia="DengXian"/>
                <w:bCs/>
                <w:lang w:eastAsia="zh-CN"/>
              </w:rPr>
            </w:pPr>
            <w:r w:rsidRPr="003435F9">
              <w:rPr>
                <w:rFonts w:eastAsia="DengXian"/>
                <w:bCs/>
                <w:lang w:eastAsia="zh-CN"/>
              </w:rPr>
              <w:t>Urban Macro -&gt; Urban Macro</w:t>
            </w:r>
          </w:p>
        </w:tc>
        <w:tc>
          <w:tcPr>
            <w:tcW w:w="921" w:type="dxa"/>
            <w:vAlign w:val="center"/>
          </w:tcPr>
          <w:p w14:paraId="3F8608DA" w14:textId="77777777" w:rsidR="00F33FD9" w:rsidRPr="003435F9" w:rsidRDefault="00F33FD9" w:rsidP="000F4658">
            <w:pPr>
              <w:keepNext/>
              <w:keepLines/>
              <w:jc w:val="center"/>
              <w:rPr>
                <w:rFonts w:eastAsia="DengXian"/>
                <w:bCs/>
                <w:lang w:eastAsia="zh-CN"/>
              </w:rPr>
            </w:pPr>
            <w:r w:rsidRPr="003435F9">
              <w:rPr>
                <w:rFonts w:eastAsia="DengXian"/>
                <w:bCs/>
                <w:lang w:eastAsia="zh-CN"/>
              </w:rPr>
              <w:t>High</w:t>
            </w:r>
          </w:p>
        </w:tc>
      </w:tr>
      <w:tr w:rsidR="00F33FD9" w:rsidRPr="003435F9" w14:paraId="7A0C4020" w14:textId="77777777" w:rsidTr="000F4658">
        <w:trPr>
          <w:trHeight w:val="329"/>
          <w:jc w:val="center"/>
        </w:trPr>
        <w:tc>
          <w:tcPr>
            <w:tcW w:w="1163" w:type="dxa"/>
            <w:vMerge/>
            <w:vAlign w:val="center"/>
          </w:tcPr>
          <w:p w14:paraId="05800637" w14:textId="77777777" w:rsidR="00F33FD9" w:rsidRPr="003435F9" w:rsidRDefault="00F33FD9" w:rsidP="000F4658">
            <w:pPr>
              <w:keepNext/>
              <w:keepLines/>
              <w:jc w:val="center"/>
              <w:rPr>
                <w:rFonts w:eastAsia="DengXian"/>
                <w:bCs/>
                <w:lang w:eastAsia="zh-CN"/>
              </w:rPr>
            </w:pPr>
          </w:p>
        </w:tc>
        <w:tc>
          <w:tcPr>
            <w:tcW w:w="1384" w:type="dxa"/>
            <w:vAlign w:val="center"/>
          </w:tcPr>
          <w:p w14:paraId="1B7B30EB" w14:textId="77777777" w:rsidR="00F33FD9" w:rsidRPr="003435F9" w:rsidRDefault="00F33FD9" w:rsidP="000F4658">
            <w:pPr>
              <w:keepNext/>
              <w:keepLines/>
              <w:jc w:val="center"/>
              <w:rPr>
                <w:rFonts w:eastAsia="DengXian"/>
                <w:bCs/>
                <w:lang w:eastAsia="zh-CN"/>
              </w:rPr>
            </w:pPr>
            <w:r w:rsidRPr="003435F9">
              <w:rPr>
                <w:rFonts w:eastAsia="DengXian"/>
                <w:bCs/>
                <w:lang w:eastAsia="zh-CN"/>
              </w:rPr>
              <w:t>5</w:t>
            </w:r>
          </w:p>
        </w:tc>
        <w:tc>
          <w:tcPr>
            <w:tcW w:w="3318" w:type="dxa"/>
            <w:vAlign w:val="center"/>
          </w:tcPr>
          <w:p w14:paraId="60105F0B" w14:textId="77777777" w:rsidR="00F33FD9" w:rsidRPr="003435F9" w:rsidRDefault="00F33FD9" w:rsidP="000F4658">
            <w:pPr>
              <w:keepNext/>
              <w:keepLines/>
              <w:jc w:val="center"/>
              <w:rPr>
                <w:rFonts w:eastAsia="DengXian"/>
                <w:bCs/>
                <w:lang w:eastAsia="zh-CN"/>
              </w:rPr>
            </w:pPr>
            <w:r w:rsidRPr="003435F9">
              <w:rPr>
                <w:rFonts w:eastAsia="DengXian"/>
                <w:bCs/>
                <w:lang w:eastAsia="zh-CN"/>
              </w:rPr>
              <w:t>Urban Hotspot -&gt; Urban Hotspot</w:t>
            </w:r>
          </w:p>
        </w:tc>
        <w:tc>
          <w:tcPr>
            <w:tcW w:w="921" w:type="dxa"/>
            <w:vAlign w:val="center"/>
          </w:tcPr>
          <w:p w14:paraId="6F1B0142" w14:textId="77777777" w:rsidR="00F33FD9" w:rsidRPr="003435F9" w:rsidRDefault="00F33FD9" w:rsidP="000F4658">
            <w:pPr>
              <w:keepNext/>
              <w:keepLines/>
              <w:jc w:val="center"/>
              <w:rPr>
                <w:rFonts w:eastAsia="DengXian"/>
                <w:bCs/>
                <w:lang w:eastAsia="zh-CN"/>
              </w:rPr>
            </w:pPr>
            <w:r w:rsidRPr="00736DF2">
              <w:rPr>
                <w:rFonts w:eastAsia="DengXian"/>
                <w:highlight w:val="yellow"/>
                <w:lang w:eastAsia="zh-CN"/>
              </w:rPr>
              <w:t>TBD</w:t>
            </w:r>
          </w:p>
        </w:tc>
      </w:tr>
      <w:tr w:rsidR="00F33FD9" w:rsidRPr="003435F9" w14:paraId="6A2B938B" w14:textId="77777777" w:rsidTr="000F4658">
        <w:trPr>
          <w:trHeight w:val="329"/>
          <w:jc w:val="center"/>
        </w:trPr>
        <w:tc>
          <w:tcPr>
            <w:tcW w:w="1163" w:type="dxa"/>
            <w:vMerge/>
            <w:vAlign w:val="center"/>
          </w:tcPr>
          <w:p w14:paraId="43051545" w14:textId="77777777" w:rsidR="00F33FD9" w:rsidRPr="003435F9" w:rsidRDefault="00F33FD9" w:rsidP="000F4658">
            <w:pPr>
              <w:keepNext/>
              <w:keepLines/>
              <w:jc w:val="center"/>
              <w:rPr>
                <w:rFonts w:eastAsia="Times New Roman"/>
                <w:bCs/>
                <w:lang w:eastAsia="zh-CN"/>
              </w:rPr>
            </w:pPr>
          </w:p>
        </w:tc>
        <w:tc>
          <w:tcPr>
            <w:tcW w:w="1384" w:type="dxa"/>
            <w:vAlign w:val="center"/>
          </w:tcPr>
          <w:p w14:paraId="350DC578" w14:textId="77777777" w:rsidR="00F33FD9" w:rsidRPr="003435F9" w:rsidRDefault="00F33FD9" w:rsidP="000F4658">
            <w:pPr>
              <w:keepNext/>
              <w:keepLines/>
              <w:jc w:val="center"/>
              <w:rPr>
                <w:rFonts w:eastAsia="DengXian"/>
                <w:bCs/>
                <w:lang w:eastAsia="zh-CN"/>
              </w:rPr>
            </w:pPr>
            <w:r w:rsidRPr="003435F9">
              <w:rPr>
                <w:rFonts w:eastAsia="DengXian"/>
                <w:bCs/>
                <w:lang w:eastAsia="zh-CN"/>
              </w:rPr>
              <w:t>6</w:t>
            </w:r>
          </w:p>
        </w:tc>
        <w:tc>
          <w:tcPr>
            <w:tcW w:w="3318" w:type="dxa"/>
            <w:vAlign w:val="center"/>
          </w:tcPr>
          <w:p w14:paraId="6C5D586B" w14:textId="77777777" w:rsidR="00F33FD9" w:rsidRPr="003435F9" w:rsidRDefault="00F33FD9" w:rsidP="000F4658">
            <w:pPr>
              <w:keepNext/>
              <w:keepLines/>
              <w:jc w:val="center"/>
              <w:rPr>
                <w:rFonts w:eastAsia="DengXian"/>
                <w:bCs/>
                <w:lang w:eastAsia="zh-CN"/>
              </w:rPr>
            </w:pPr>
            <w:r w:rsidRPr="003435F9">
              <w:rPr>
                <w:rFonts w:eastAsia="DengXian"/>
                <w:bCs/>
                <w:lang w:eastAsia="zh-CN"/>
              </w:rPr>
              <w:t>Urban Micro -&gt; Urban Micro</w:t>
            </w:r>
          </w:p>
        </w:tc>
        <w:tc>
          <w:tcPr>
            <w:tcW w:w="921" w:type="dxa"/>
            <w:vAlign w:val="center"/>
          </w:tcPr>
          <w:p w14:paraId="5415FA2E" w14:textId="77777777" w:rsidR="00F33FD9" w:rsidRPr="003435F9" w:rsidRDefault="00F33FD9" w:rsidP="000F4658">
            <w:pPr>
              <w:keepNext/>
              <w:keepLines/>
              <w:jc w:val="center"/>
              <w:rPr>
                <w:rFonts w:eastAsia="DengXian"/>
                <w:bCs/>
                <w:lang w:eastAsia="zh-CN"/>
              </w:rPr>
            </w:pPr>
            <w:r w:rsidRPr="003435F9">
              <w:rPr>
                <w:rFonts w:eastAsia="DengXian"/>
                <w:bCs/>
                <w:lang w:eastAsia="zh-CN"/>
              </w:rPr>
              <w:t>Low</w:t>
            </w:r>
          </w:p>
        </w:tc>
      </w:tr>
      <w:tr w:rsidR="00F33FD9" w:rsidRPr="003435F9" w14:paraId="02A8C7CD" w14:textId="77777777" w:rsidTr="000F4658">
        <w:trPr>
          <w:trHeight w:val="329"/>
          <w:jc w:val="center"/>
        </w:trPr>
        <w:tc>
          <w:tcPr>
            <w:tcW w:w="1163" w:type="dxa"/>
            <w:vMerge/>
            <w:vAlign w:val="center"/>
          </w:tcPr>
          <w:p w14:paraId="24C83DB9" w14:textId="77777777" w:rsidR="00F33FD9" w:rsidRPr="003435F9" w:rsidRDefault="00F33FD9" w:rsidP="000F4658">
            <w:pPr>
              <w:keepNext/>
              <w:keepLines/>
              <w:jc w:val="center"/>
              <w:rPr>
                <w:rFonts w:eastAsia="Times New Roman"/>
                <w:bCs/>
                <w:lang w:eastAsia="zh-CN"/>
              </w:rPr>
            </w:pPr>
          </w:p>
        </w:tc>
        <w:tc>
          <w:tcPr>
            <w:tcW w:w="1384" w:type="dxa"/>
            <w:vAlign w:val="center"/>
          </w:tcPr>
          <w:p w14:paraId="30F4B035" w14:textId="77777777" w:rsidR="00F33FD9" w:rsidRPr="003435F9" w:rsidRDefault="00F33FD9" w:rsidP="000F4658">
            <w:pPr>
              <w:keepNext/>
              <w:keepLines/>
              <w:jc w:val="center"/>
              <w:rPr>
                <w:rFonts w:eastAsia="DengXian"/>
                <w:bCs/>
                <w:lang w:eastAsia="zh-CN"/>
              </w:rPr>
            </w:pPr>
            <w:r w:rsidRPr="003435F9">
              <w:rPr>
                <w:rFonts w:eastAsia="DengXian"/>
                <w:bCs/>
                <w:lang w:eastAsia="zh-CN"/>
              </w:rPr>
              <w:t>7</w:t>
            </w:r>
          </w:p>
        </w:tc>
        <w:tc>
          <w:tcPr>
            <w:tcW w:w="3318" w:type="dxa"/>
            <w:vAlign w:val="center"/>
          </w:tcPr>
          <w:p w14:paraId="3618BE77" w14:textId="77777777" w:rsidR="00F33FD9" w:rsidRPr="003435F9" w:rsidRDefault="00F33FD9" w:rsidP="000F4658">
            <w:pPr>
              <w:keepNext/>
              <w:keepLines/>
              <w:jc w:val="center"/>
              <w:rPr>
                <w:rFonts w:eastAsia="DengXian"/>
                <w:bCs/>
                <w:lang w:eastAsia="zh-CN"/>
              </w:rPr>
            </w:pPr>
            <w:r w:rsidRPr="003435F9">
              <w:rPr>
                <w:rFonts w:eastAsia="DengXian"/>
                <w:bCs/>
                <w:lang w:eastAsia="zh-CN"/>
              </w:rPr>
              <w:t>Indoor -&gt; Indoor</w:t>
            </w:r>
          </w:p>
        </w:tc>
        <w:tc>
          <w:tcPr>
            <w:tcW w:w="921" w:type="dxa"/>
            <w:vAlign w:val="center"/>
          </w:tcPr>
          <w:p w14:paraId="6E4FB392" w14:textId="77777777" w:rsidR="00F33FD9" w:rsidRPr="003435F9" w:rsidRDefault="00F33FD9" w:rsidP="000F4658">
            <w:pPr>
              <w:keepNext/>
              <w:keepLines/>
              <w:jc w:val="center"/>
              <w:rPr>
                <w:rFonts w:eastAsia="DengXian"/>
                <w:bCs/>
                <w:lang w:eastAsia="zh-CN"/>
              </w:rPr>
            </w:pPr>
            <w:r w:rsidRPr="003435F9">
              <w:rPr>
                <w:rFonts w:eastAsia="DengXian"/>
                <w:bCs/>
                <w:lang w:eastAsia="zh-CN"/>
              </w:rPr>
              <w:t>Low</w:t>
            </w:r>
          </w:p>
        </w:tc>
      </w:tr>
      <w:tr w:rsidR="00F33FD9" w:rsidRPr="003435F9" w14:paraId="0C69AD3F" w14:textId="77777777" w:rsidTr="000F4658">
        <w:trPr>
          <w:trHeight w:val="329"/>
          <w:jc w:val="center"/>
        </w:trPr>
        <w:tc>
          <w:tcPr>
            <w:tcW w:w="6786" w:type="dxa"/>
            <w:gridSpan w:val="4"/>
            <w:vAlign w:val="center"/>
          </w:tcPr>
          <w:p w14:paraId="2005BC58" w14:textId="77777777" w:rsidR="00F33FD9" w:rsidRPr="003435F9" w:rsidRDefault="00F33FD9" w:rsidP="000F4658">
            <w:pPr>
              <w:keepNext/>
              <w:keepLines/>
              <w:jc w:val="both"/>
              <w:rPr>
                <w:rFonts w:eastAsia="Times New Roman"/>
                <w:bCs/>
                <w:lang w:val="en-US" w:eastAsia="zh-CN"/>
              </w:rPr>
            </w:pPr>
            <w:r w:rsidRPr="003435F9">
              <w:rPr>
                <w:rFonts w:eastAsia="Times New Roman"/>
                <w:b/>
                <w:bCs/>
                <w:lang w:val="en-US" w:eastAsia="zh-CN"/>
              </w:rPr>
              <w:t>Note 1</w:t>
            </w:r>
            <w:r w:rsidRPr="003435F9">
              <w:rPr>
                <w:rFonts w:eastAsia="Times New Roman"/>
                <w:bCs/>
                <w:lang w:val="en-US" w:eastAsia="zh-CN"/>
              </w:rPr>
              <w:t>: The Urban Macro is agreed as baseline scenario for SBFD co-ex study with high priority in RAN4#104-e, while it does not preclude other scenarios.</w:t>
            </w:r>
          </w:p>
          <w:p w14:paraId="171750A5" w14:textId="77777777" w:rsidR="00F33FD9" w:rsidRPr="003435F9" w:rsidRDefault="00F33FD9" w:rsidP="000F4658">
            <w:pPr>
              <w:keepNext/>
              <w:keepLines/>
              <w:jc w:val="both"/>
              <w:rPr>
                <w:rFonts w:eastAsia="Times New Roman"/>
                <w:bCs/>
                <w:lang w:val="en-US" w:eastAsia="zh-CN"/>
              </w:rPr>
            </w:pPr>
            <w:r w:rsidRPr="003435F9">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14:paraId="747D77CB" w14:textId="77777777" w:rsidR="00F33FD9" w:rsidRPr="003435F9" w:rsidRDefault="00F33FD9" w:rsidP="000F4658">
            <w:pPr>
              <w:keepNext/>
              <w:keepLines/>
              <w:jc w:val="both"/>
              <w:rPr>
                <w:rFonts w:eastAsia="DengXian"/>
                <w:b/>
                <w:bCs/>
                <w:lang w:val="en-US" w:eastAsia="zh-CN"/>
              </w:rPr>
            </w:pPr>
            <w:r w:rsidRPr="003435F9">
              <w:rPr>
                <w:rFonts w:eastAsia="Times New Roman"/>
                <w:bCs/>
                <w:lang w:val="en-US" w:eastAsia="zh-CN"/>
              </w:rPr>
              <w:t>Note 3: Consider Urban Macro scenario first for calibration purpose.</w:t>
            </w:r>
          </w:p>
        </w:tc>
      </w:tr>
    </w:tbl>
    <w:p w14:paraId="7E8C608D" w14:textId="77777777" w:rsidR="00CB362B" w:rsidRDefault="00CB362B" w:rsidP="008E2A50">
      <w:pPr>
        <w:rPr>
          <w:lang w:val="en-US"/>
        </w:rPr>
      </w:pPr>
    </w:p>
    <w:p w14:paraId="0953A736" w14:textId="2E2F9DB9" w:rsidR="009C1722" w:rsidRDefault="00A6004E" w:rsidP="00736DF2">
      <w:pPr>
        <w:jc w:val="both"/>
        <w:rPr>
          <w:lang w:val="en-US"/>
        </w:rPr>
      </w:pPr>
      <w:r>
        <w:rPr>
          <w:lang w:val="en-US"/>
        </w:rPr>
        <w:t>The Urban Hotspot is</w:t>
      </w:r>
      <w:r w:rsidR="008A7843">
        <w:rPr>
          <w:lang w:val="en-US"/>
        </w:rPr>
        <w:t>,</w:t>
      </w:r>
      <w:r>
        <w:rPr>
          <w:lang w:val="en-US"/>
        </w:rPr>
        <w:t xml:space="preserve"> in short</w:t>
      </w:r>
      <w:r w:rsidR="008A7843">
        <w:rPr>
          <w:lang w:val="en-US"/>
        </w:rPr>
        <w:t>,</w:t>
      </w:r>
      <w:r>
        <w:rPr>
          <w:lang w:val="en-US"/>
        </w:rPr>
        <w:t xml:space="preserve"> an Urban Macro scenario with UEs </w:t>
      </w:r>
      <w:r w:rsidR="008A03E4">
        <w:rPr>
          <w:lang w:val="en-US"/>
        </w:rPr>
        <w:t>placed in</w:t>
      </w:r>
      <w:r w:rsidR="00E24EC3">
        <w:rPr>
          <w:lang w:val="en-US"/>
        </w:rPr>
        <w:t>side a</w:t>
      </w:r>
      <w:r w:rsidR="008A03E4">
        <w:rPr>
          <w:lang w:val="en-US"/>
        </w:rPr>
        <w:t xml:space="preserve"> cluster. Having UEs nearby</w:t>
      </w:r>
      <w:r w:rsidR="00637DA2">
        <w:rPr>
          <w:lang w:val="en-US"/>
        </w:rPr>
        <w:t xml:space="preserve"> each other</w:t>
      </w:r>
      <w:r w:rsidR="008A03E4">
        <w:rPr>
          <w:lang w:val="en-US"/>
        </w:rPr>
        <w:t xml:space="preserve"> is expected to play a relevant role in the coexistence studies as </w:t>
      </w:r>
      <w:r w:rsidR="00FA0531">
        <w:rPr>
          <w:lang w:val="en-US"/>
        </w:rPr>
        <w:t>it i</w:t>
      </w:r>
      <w:r w:rsidR="002840B3">
        <w:rPr>
          <w:lang w:val="en-US"/>
        </w:rPr>
        <w:t>ncreases t</w:t>
      </w:r>
      <w:r w:rsidR="0078637D">
        <w:rPr>
          <w:lang w:val="en-US"/>
        </w:rPr>
        <w:t>he presence</w:t>
      </w:r>
      <w:r w:rsidR="00FA0531">
        <w:rPr>
          <w:lang w:val="en-US"/>
        </w:rPr>
        <w:t xml:space="preserve"> UE-to-UE cross-link interference</w:t>
      </w:r>
      <w:r w:rsidR="002840B3">
        <w:rPr>
          <w:lang w:val="en-US"/>
        </w:rPr>
        <w:t>.</w:t>
      </w:r>
      <w:r w:rsidR="0039542C">
        <w:rPr>
          <w:lang w:val="en-US"/>
        </w:rPr>
        <w:t xml:space="preserve"> </w:t>
      </w:r>
      <w:r w:rsidR="00FA0531">
        <w:rPr>
          <w:lang w:val="en-US"/>
        </w:rPr>
        <w:t xml:space="preserve"> We think that this type of scenario </w:t>
      </w:r>
      <w:r w:rsidR="007279E9">
        <w:rPr>
          <w:lang w:val="en-US"/>
        </w:rPr>
        <w:t xml:space="preserve">is as </w:t>
      </w:r>
      <w:r w:rsidR="00FA0531">
        <w:rPr>
          <w:lang w:val="en-US"/>
        </w:rPr>
        <w:t>important as the Urban Macro case and therefore its priority should be set to High for both FR1 and FR2 cases.</w:t>
      </w:r>
    </w:p>
    <w:p w14:paraId="5CA996A7" w14:textId="6C4154D9" w:rsidR="00564677" w:rsidRPr="00736DF2" w:rsidRDefault="00564677" w:rsidP="00736DF2">
      <w:pPr>
        <w:jc w:val="both"/>
        <w:rPr>
          <w:b/>
          <w:lang w:val="en-US"/>
        </w:rPr>
      </w:pPr>
      <w:r w:rsidRPr="00736DF2">
        <w:rPr>
          <w:b/>
          <w:lang w:val="en-US"/>
        </w:rPr>
        <w:t xml:space="preserve">Proposal </w:t>
      </w:r>
      <w:r w:rsidR="00387E0C">
        <w:rPr>
          <w:b/>
          <w:bCs/>
          <w:lang w:val="en-US"/>
        </w:rPr>
        <w:t>1</w:t>
      </w:r>
      <w:r w:rsidRPr="00736DF2">
        <w:rPr>
          <w:b/>
          <w:lang w:val="en-US"/>
        </w:rPr>
        <w:t xml:space="preserve">: </w:t>
      </w:r>
      <w:r w:rsidR="005E1727" w:rsidRPr="00736DF2">
        <w:rPr>
          <w:b/>
          <w:lang w:val="en-US"/>
        </w:rPr>
        <w:t xml:space="preserve">Urban Hotspot deployment scenario should </w:t>
      </w:r>
      <w:r w:rsidR="007649FA" w:rsidRPr="00736DF2">
        <w:rPr>
          <w:b/>
          <w:lang w:val="en-US"/>
        </w:rPr>
        <w:t>be considered as high priority due to the importance of evaluating the UE-to-UE cross-link interference</w:t>
      </w:r>
      <w:r w:rsidR="00A860EB">
        <w:rPr>
          <w:b/>
          <w:bCs/>
          <w:lang w:val="en-US"/>
        </w:rPr>
        <w:t xml:space="preserve"> impact</w:t>
      </w:r>
      <w:r w:rsidR="007649FA" w:rsidRPr="00736DF2">
        <w:rPr>
          <w:b/>
          <w:lang w:val="en-US"/>
        </w:rPr>
        <w:t>.</w:t>
      </w:r>
    </w:p>
    <w:p w14:paraId="70CF528E" w14:textId="2EB26A6C" w:rsidR="00636A5E" w:rsidRPr="00736DF2" w:rsidRDefault="008557F1" w:rsidP="00736DF2">
      <w:pPr>
        <w:pStyle w:val="Heading2"/>
        <w:jc w:val="both"/>
        <w:rPr>
          <w:rFonts w:ascii="Arial" w:hAnsi="Arial" w:cs="Arial"/>
          <w:lang w:val="en-US"/>
        </w:rPr>
      </w:pPr>
      <w:r>
        <w:rPr>
          <w:rFonts w:ascii="Arial" w:hAnsi="Arial" w:cs="Arial"/>
          <w:lang w:val="en-US"/>
        </w:rPr>
        <w:t>2.</w:t>
      </w:r>
      <w:r w:rsidR="0037242F">
        <w:rPr>
          <w:rFonts w:ascii="Arial" w:hAnsi="Arial" w:cs="Arial"/>
          <w:lang w:val="en-US"/>
        </w:rPr>
        <w:t>2</w:t>
      </w:r>
      <w:r w:rsidRPr="00370CC3">
        <w:rPr>
          <w:rFonts w:ascii="Arial" w:hAnsi="Arial" w:cs="Arial"/>
          <w:lang w:val="en-US"/>
        </w:rPr>
        <w:t xml:space="preserve"> </w:t>
      </w:r>
      <w:r w:rsidR="00636A5E" w:rsidRPr="00736DF2">
        <w:rPr>
          <w:rFonts w:ascii="Arial" w:hAnsi="Arial" w:cs="Arial"/>
          <w:lang w:val="en-US"/>
        </w:rPr>
        <w:t xml:space="preserve">Coupling </w:t>
      </w:r>
      <w:r w:rsidR="003D3F2B" w:rsidRPr="00736DF2">
        <w:rPr>
          <w:rFonts w:ascii="Arial" w:hAnsi="Arial" w:cs="Arial"/>
          <w:lang w:val="en-US"/>
        </w:rPr>
        <w:t>loss</w:t>
      </w:r>
    </w:p>
    <w:p w14:paraId="7A609D1B" w14:textId="3507E8E7" w:rsidR="005B69A6" w:rsidRDefault="00165573" w:rsidP="00736DF2">
      <w:pPr>
        <w:jc w:val="both"/>
        <w:rPr>
          <w:lang w:val="en-US"/>
        </w:rPr>
      </w:pPr>
      <w:r>
        <w:rPr>
          <w:lang w:val="en-US"/>
        </w:rPr>
        <w:t xml:space="preserve">One of the metrics </w:t>
      </w:r>
      <w:r w:rsidR="00512B0A">
        <w:rPr>
          <w:lang w:val="en-US"/>
        </w:rPr>
        <w:t xml:space="preserve">used for calibration is the coupling </w:t>
      </w:r>
      <w:r w:rsidR="003D3F2B">
        <w:rPr>
          <w:lang w:val="en-US"/>
        </w:rPr>
        <w:t>loss</w:t>
      </w:r>
      <w:r w:rsidR="008268CE">
        <w:rPr>
          <w:lang w:val="en-US"/>
        </w:rPr>
        <w:t xml:space="preserve">. However, there are no explicit definition of the coupling loss in the </w:t>
      </w:r>
      <w:proofErr w:type="gramStart"/>
      <w:r w:rsidR="008268CE">
        <w:rPr>
          <w:lang w:val="en-US"/>
        </w:rPr>
        <w:t>guidelines</w:t>
      </w:r>
      <w:proofErr w:type="gramEnd"/>
      <w:r w:rsidR="008268CE">
        <w:rPr>
          <w:lang w:val="en-US"/>
        </w:rPr>
        <w:t xml:space="preserve"> and this could lead to companies having different understandings. </w:t>
      </w:r>
      <w:r w:rsidR="002F7948">
        <w:rPr>
          <w:lang w:val="en-US"/>
        </w:rPr>
        <w:t xml:space="preserve">As described in </w:t>
      </w:r>
      <w:r w:rsidR="001A0D2A" w:rsidRPr="000A30A7">
        <w:rPr>
          <w:lang w:val="en-US"/>
        </w:rPr>
        <w:t>[</w:t>
      </w:r>
      <w:r w:rsidR="000A30A7">
        <w:rPr>
          <w:lang w:val="en-US"/>
        </w:rPr>
        <w:t>2</w:t>
      </w:r>
      <w:r w:rsidR="001A0D2A" w:rsidRPr="000A30A7">
        <w:rPr>
          <w:lang w:val="en-US"/>
        </w:rPr>
        <w:t>]</w:t>
      </w:r>
      <w:r w:rsidR="001A0D2A">
        <w:rPr>
          <w:lang w:val="en-US"/>
        </w:rPr>
        <w:t xml:space="preserve"> </w:t>
      </w:r>
      <w:r w:rsidR="002F7948">
        <w:rPr>
          <w:lang w:val="en-US"/>
        </w:rPr>
        <w:t>Section 2.2.3.9, the UEs are associated to the base station based on coupling loss</w:t>
      </w:r>
      <w:r w:rsidR="00E242C3">
        <w:rPr>
          <w:lang w:val="en-US"/>
        </w:rPr>
        <w:t>. This is done</w:t>
      </w:r>
      <w:r w:rsidR="00296766">
        <w:rPr>
          <w:lang w:val="en-US"/>
        </w:rPr>
        <w:t xml:space="preserve"> by</w:t>
      </w:r>
      <w:r w:rsidR="00E242C3">
        <w:rPr>
          <w:lang w:val="en-US"/>
        </w:rPr>
        <w:t xml:space="preserve"> assuming single element antenna at both the UE and the BS. </w:t>
      </w:r>
      <w:r w:rsidR="00296766">
        <w:rPr>
          <w:lang w:val="en-US"/>
        </w:rPr>
        <w:t>Afterwards</w:t>
      </w:r>
      <w:r w:rsidR="00A96B4E">
        <w:rPr>
          <w:lang w:val="en-US"/>
        </w:rPr>
        <w:t>,</w:t>
      </w:r>
      <w:r w:rsidR="00296766">
        <w:rPr>
          <w:lang w:val="en-US"/>
        </w:rPr>
        <w:t xml:space="preserve"> t</w:t>
      </w:r>
      <w:r w:rsidR="00E242C3">
        <w:rPr>
          <w:lang w:val="en-US"/>
        </w:rPr>
        <w:t xml:space="preserve">he beamforming weights are calculated </w:t>
      </w:r>
      <w:r w:rsidR="00D12AEE">
        <w:rPr>
          <w:lang w:val="en-US"/>
        </w:rPr>
        <w:t>based on the LOS direction between BS and UE.</w:t>
      </w:r>
    </w:p>
    <w:p w14:paraId="3CB2ACEA" w14:textId="2FAD722B" w:rsidR="003C3B5F" w:rsidRDefault="002D7DFD" w:rsidP="00736DF2">
      <w:pPr>
        <w:jc w:val="both"/>
        <w:rPr>
          <w:lang w:val="en-US"/>
        </w:rPr>
      </w:pPr>
      <w:r>
        <w:rPr>
          <w:lang w:val="en-US"/>
        </w:rPr>
        <w:t xml:space="preserve">Based on the above, it may be understood </w:t>
      </w:r>
      <w:r w:rsidR="00D12AEE">
        <w:rPr>
          <w:lang w:val="en-US"/>
        </w:rPr>
        <w:t xml:space="preserve">that </w:t>
      </w:r>
      <w:r w:rsidR="00AC4AF5">
        <w:rPr>
          <w:lang w:val="en-US"/>
        </w:rPr>
        <w:t xml:space="preserve">the coupling loss metric used for calibration should assume a single antenna element and the </w:t>
      </w:r>
      <w:r w:rsidR="00A44672">
        <w:rPr>
          <w:lang w:val="en-US"/>
        </w:rPr>
        <w:t xml:space="preserve">BF weight should not be </w:t>
      </w:r>
      <w:proofErr w:type="gramStart"/>
      <w:r w:rsidR="00A44672">
        <w:rPr>
          <w:lang w:val="en-US"/>
        </w:rPr>
        <w:t>taken into account</w:t>
      </w:r>
      <w:proofErr w:type="gramEnd"/>
      <w:r w:rsidR="00A44672">
        <w:rPr>
          <w:lang w:val="en-US"/>
        </w:rPr>
        <w:t xml:space="preserve">. </w:t>
      </w:r>
      <w:r w:rsidR="00A84475">
        <w:rPr>
          <w:lang w:val="en-US"/>
        </w:rPr>
        <w:t xml:space="preserve">Using Urban Macro FR1 scenario as an example, </w:t>
      </w:r>
      <w:r w:rsidR="00FD51FA">
        <w:rPr>
          <w:lang w:val="en-US"/>
        </w:rPr>
        <w:t>we show in Fig</w:t>
      </w:r>
      <w:r w:rsidR="008E2A50">
        <w:rPr>
          <w:lang w:val="en-US"/>
        </w:rPr>
        <w:t xml:space="preserve">ure </w:t>
      </w:r>
      <w:r w:rsidR="00D92328">
        <w:rPr>
          <w:lang w:val="en-US"/>
        </w:rPr>
        <w:t>1</w:t>
      </w:r>
      <w:r w:rsidR="00FD51FA">
        <w:rPr>
          <w:lang w:val="en-US"/>
        </w:rPr>
        <w:t xml:space="preserve"> the coupling loss</w:t>
      </w:r>
      <w:r w:rsidR="00040A30">
        <w:rPr>
          <w:lang w:val="en-US"/>
        </w:rPr>
        <w:t xml:space="preserve"> metric </w:t>
      </w:r>
      <w:r w:rsidR="003B434F">
        <w:rPr>
          <w:lang w:val="en-US"/>
        </w:rPr>
        <w:t xml:space="preserve">compared whether </w:t>
      </w:r>
      <w:r w:rsidR="007B5AC7">
        <w:rPr>
          <w:lang w:val="en-US"/>
        </w:rPr>
        <w:t xml:space="preserve">the BF weights are </w:t>
      </w:r>
      <w:r w:rsidR="00040A30">
        <w:rPr>
          <w:lang w:val="en-US"/>
        </w:rPr>
        <w:t xml:space="preserve">included </w:t>
      </w:r>
      <w:r w:rsidR="003B434F">
        <w:rPr>
          <w:lang w:val="en-US"/>
        </w:rPr>
        <w:t>or not (orange curve vs red curve).</w:t>
      </w:r>
      <w:r w:rsidR="00D45174" w:rsidRPr="00D45174">
        <w:rPr>
          <w:noProof/>
          <w:lang w:val="en-US"/>
        </w:rPr>
        <w:t xml:space="preserve"> </w:t>
      </w:r>
      <w:r w:rsidR="00860F6E">
        <w:rPr>
          <w:noProof/>
          <w:lang w:val="en-US"/>
        </w:rPr>
        <w:t xml:space="preserve">As expected, </w:t>
      </w:r>
      <w:r w:rsidR="00D92328">
        <w:rPr>
          <w:noProof/>
          <w:lang w:val="en-US"/>
        </w:rPr>
        <w:t xml:space="preserve">adding </w:t>
      </w:r>
      <w:r w:rsidR="004943F2">
        <w:rPr>
          <w:noProof/>
          <w:lang w:val="en-US"/>
        </w:rPr>
        <w:t>the beamforming gain</w:t>
      </w:r>
      <w:r w:rsidR="00142AB5">
        <w:rPr>
          <w:noProof/>
          <w:lang w:val="en-US"/>
        </w:rPr>
        <w:t xml:space="preserve"> </w:t>
      </w:r>
      <w:r w:rsidR="004943F2">
        <w:rPr>
          <w:noProof/>
          <w:lang w:val="en-US"/>
        </w:rPr>
        <w:t>improves the coupling loss of the serving gNB-UE.</w:t>
      </w:r>
      <w:r w:rsidR="00A5469E">
        <w:rPr>
          <w:lang w:val="en-US"/>
        </w:rPr>
        <w:t xml:space="preserve"> </w:t>
      </w:r>
      <w:r w:rsidR="005F60D9">
        <w:rPr>
          <w:lang w:val="en-US"/>
        </w:rPr>
        <w:t xml:space="preserve">This analysis </w:t>
      </w:r>
      <w:r w:rsidR="00171151">
        <w:rPr>
          <w:lang w:val="en-US"/>
        </w:rPr>
        <w:t xml:space="preserve">is applicable to FR2 cases </w:t>
      </w:r>
      <w:r w:rsidR="005F60D9">
        <w:rPr>
          <w:lang w:val="en-US"/>
        </w:rPr>
        <w:t>in which now</w:t>
      </w:r>
      <w:r w:rsidR="00171151">
        <w:rPr>
          <w:lang w:val="en-US"/>
        </w:rPr>
        <w:t xml:space="preserve"> the BF weights at the UE are also relevant. </w:t>
      </w:r>
      <w:r w:rsidR="00A5469E">
        <w:rPr>
          <w:lang w:val="en-US"/>
        </w:rPr>
        <w:t>Therefore, w</w:t>
      </w:r>
      <w:r w:rsidR="003C3B5F">
        <w:rPr>
          <w:lang w:val="en-US"/>
        </w:rPr>
        <w:t>e would like to clarify companies understanding on this metric and potentially agree on adding a definition of coupling loss on the simulation guidelines.</w:t>
      </w:r>
    </w:p>
    <w:p w14:paraId="6BCF7E0E" w14:textId="2DA0704A" w:rsidR="007B3E72" w:rsidRDefault="007B3E72" w:rsidP="00E22843">
      <w:pPr>
        <w:rPr>
          <w:noProof/>
          <w:lang w:val="en-US"/>
        </w:rPr>
      </w:pPr>
    </w:p>
    <w:p w14:paraId="5F2EBB6B" w14:textId="77777777" w:rsidR="007B3E72" w:rsidRDefault="007B3E72" w:rsidP="00736DF2">
      <w:pPr>
        <w:keepNext/>
        <w:jc w:val="center"/>
      </w:pPr>
      <w:r>
        <w:rPr>
          <w:noProof/>
          <w:lang w:val="en-US"/>
        </w:rPr>
        <w:lastRenderedPageBreak/>
        <w:drawing>
          <wp:inline distT="0" distB="0" distL="0" distR="0" wp14:anchorId="1802FD3E" wp14:editId="09B9C0B6">
            <wp:extent cx="6745390" cy="15748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49863" cy="1575844"/>
                    </a:xfrm>
                    <a:prstGeom prst="rect">
                      <a:avLst/>
                    </a:prstGeom>
                    <a:noFill/>
                  </pic:spPr>
                </pic:pic>
              </a:graphicData>
            </a:graphic>
          </wp:inline>
        </w:drawing>
      </w:r>
    </w:p>
    <w:p w14:paraId="4AA00882" w14:textId="4BF8FA56" w:rsidR="007B5AC7" w:rsidRDefault="007B3E72" w:rsidP="00736DF2">
      <w:pPr>
        <w:pStyle w:val="Caption"/>
        <w:jc w:val="center"/>
      </w:pPr>
      <w:r>
        <w:t xml:space="preserve">Figure </w:t>
      </w:r>
      <w:r>
        <w:fldChar w:fldCharType="begin"/>
      </w:r>
      <w:r>
        <w:instrText xml:space="preserve"> SEQ Figure \* ARABIC </w:instrText>
      </w:r>
      <w:r>
        <w:fldChar w:fldCharType="separate"/>
      </w:r>
      <w:r w:rsidR="00FF1FA3">
        <w:rPr>
          <w:noProof/>
        </w:rPr>
        <w:t>1</w:t>
      </w:r>
      <w:r>
        <w:fldChar w:fldCharType="end"/>
      </w:r>
      <w:r>
        <w:t xml:space="preserve">. Coupling loss comparison </w:t>
      </w:r>
      <w:r w:rsidR="00BD3FC2">
        <w:t xml:space="preserve">assuming single element (red curve) and </w:t>
      </w:r>
      <w:r w:rsidR="00FB338C">
        <w:t>antenna array (orange curve). The coupling loss metric reported by other companies are also included for reference.</w:t>
      </w:r>
    </w:p>
    <w:p w14:paraId="16BFAC22" w14:textId="77777777" w:rsidR="004A0774" w:rsidRDefault="004A0774" w:rsidP="004A0774"/>
    <w:p w14:paraId="4015A4D3" w14:textId="5CE7583E" w:rsidR="002267E1" w:rsidRPr="00C748D2" w:rsidRDefault="002267E1" w:rsidP="002267E1">
      <w:pPr>
        <w:rPr>
          <w:b/>
          <w:bCs/>
          <w:lang w:val="en-US"/>
        </w:rPr>
      </w:pPr>
      <w:r w:rsidRPr="00C748D2">
        <w:rPr>
          <w:b/>
          <w:bCs/>
          <w:lang w:val="en-US"/>
        </w:rPr>
        <w:t xml:space="preserve">Proposal </w:t>
      </w:r>
      <w:r>
        <w:rPr>
          <w:b/>
          <w:bCs/>
          <w:lang w:val="en-US"/>
        </w:rPr>
        <w:t>2</w:t>
      </w:r>
      <w:r w:rsidRPr="00C748D2">
        <w:rPr>
          <w:b/>
          <w:bCs/>
          <w:lang w:val="en-US"/>
        </w:rPr>
        <w:t>: Clarify the understanding o</w:t>
      </w:r>
      <w:r w:rsidR="004B2066">
        <w:rPr>
          <w:b/>
          <w:bCs/>
          <w:lang w:val="en-US"/>
        </w:rPr>
        <w:t>n</w:t>
      </w:r>
      <w:r w:rsidRPr="00C748D2">
        <w:rPr>
          <w:b/>
          <w:bCs/>
          <w:lang w:val="en-US"/>
        </w:rPr>
        <w:t xml:space="preserve"> the coupling </w:t>
      </w:r>
      <w:r>
        <w:rPr>
          <w:b/>
          <w:bCs/>
          <w:lang w:val="en-US"/>
        </w:rPr>
        <w:t>loss</w:t>
      </w:r>
      <w:r w:rsidRPr="00C748D2">
        <w:rPr>
          <w:b/>
          <w:bCs/>
          <w:lang w:val="en-US"/>
        </w:rPr>
        <w:t xml:space="preserve"> metric and consider adding an </w:t>
      </w:r>
      <w:proofErr w:type="spellStart"/>
      <w:r w:rsidRPr="00C748D2">
        <w:rPr>
          <w:b/>
          <w:bCs/>
          <w:lang w:val="en-US"/>
        </w:rPr>
        <w:t>aggreed</w:t>
      </w:r>
      <w:proofErr w:type="spellEnd"/>
      <w:r w:rsidRPr="00C748D2">
        <w:rPr>
          <w:b/>
          <w:bCs/>
          <w:lang w:val="en-US"/>
        </w:rPr>
        <w:t xml:space="preserve"> definition </w:t>
      </w:r>
      <w:r>
        <w:rPr>
          <w:b/>
          <w:bCs/>
          <w:lang w:val="en-US"/>
        </w:rPr>
        <w:t>of coupling loss in</w:t>
      </w:r>
      <w:r w:rsidRPr="00C748D2">
        <w:rPr>
          <w:b/>
          <w:bCs/>
          <w:lang w:val="en-US"/>
        </w:rPr>
        <w:t xml:space="preserve"> the simulation guidelines.</w:t>
      </w:r>
    </w:p>
    <w:p w14:paraId="60EBE273" w14:textId="0C6DAA96" w:rsidR="004A0774" w:rsidRDefault="004A0774" w:rsidP="004A0774">
      <w:pPr>
        <w:pStyle w:val="Heading2"/>
        <w:rPr>
          <w:rFonts w:ascii="Arial" w:hAnsi="Arial" w:cs="Arial"/>
          <w:lang w:val="en-US"/>
        </w:rPr>
      </w:pPr>
      <w:r>
        <w:rPr>
          <w:rFonts w:ascii="Arial" w:hAnsi="Arial" w:cs="Arial"/>
          <w:lang w:val="en-US"/>
        </w:rPr>
        <w:t>2.</w:t>
      </w:r>
      <w:r w:rsidR="0037242F">
        <w:rPr>
          <w:rFonts w:ascii="Arial" w:hAnsi="Arial" w:cs="Arial"/>
          <w:lang w:val="en-US"/>
        </w:rPr>
        <w:t xml:space="preserve">3 </w:t>
      </w:r>
      <w:r w:rsidRPr="00C748D2">
        <w:rPr>
          <w:rFonts w:ascii="Arial" w:hAnsi="Arial" w:cs="Arial"/>
          <w:lang w:val="en-US"/>
        </w:rPr>
        <w:t>UE-to-UE path loss model</w:t>
      </w:r>
    </w:p>
    <w:p w14:paraId="545B4066" w14:textId="77777777" w:rsidR="004A0774" w:rsidRDefault="004A0774" w:rsidP="00736DF2">
      <w:pPr>
        <w:jc w:val="both"/>
        <w:rPr>
          <w:lang w:val="en-US"/>
        </w:rPr>
      </w:pPr>
      <w:r>
        <w:rPr>
          <w:lang w:val="en-US"/>
        </w:rPr>
        <w:t>The current assumptions for the path-loss model for FR-1 Urban Macro scenario are:</w:t>
      </w:r>
    </w:p>
    <w:tbl>
      <w:tblPr>
        <w:tblW w:w="5000" w:type="pct"/>
        <w:jc w:val="center"/>
        <w:tblLayout w:type="fixed"/>
        <w:tblCellMar>
          <w:left w:w="0" w:type="dxa"/>
          <w:right w:w="0" w:type="dxa"/>
        </w:tblCellMar>
        <w:tblLook w:val="04A0" w:firstRow="1" w:lastRow="0" w:firstColumn="1" w:lastColumn="0" w:noHBand="0" w:noVBand="1"/>
      </w:tblPr>
      <w:tblGrid>
        <w:gridCol w:w="3677"/>
        <w:gridCol w:w="5944"/>
      </w:tblGrid>
      <w:tr w:rsidR="004A0774" w:rsidRPr="003435F9" w14:paraId="08975A70" w14:textId="77777777" w:rsidTr="000F4658">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E133D6F" w14:textId="77777777" w:rsidR="004A0774" w:rsidRPr="00E07401" w:rsidRDefault="004A0774" w:rsidP="000F4658">
            <w:pPr>
              <w:pStyle w:val="TAL"/>
              <w:rPr>
                <w:rFonts w:ascii="Times New Roman" w:hAnsi="Times New Roman"/>
                <w:sz w:val="20"/>
              </w:rPr>
            </w:pPr>
            <w:r w:rsidRPr="00E07401">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8C71B" w14:textId="77777777" w:rsidR="004A0774" w:rsidRPr="00E07401" w:rsidRDefault="004A0774" w:rsidP="000F4658">
            <w:pPr>
              <w:pStyle w:val="TAL"/>
              <w:rPr>
                <w:rFonts w:ascii="Times New Roman" w:hAnsi="Times New Roman"/>
                <w:sz w:val="20"/>
                <w:lang w:val="en-US"/>
              </w:rPr>
            </w:pPr>
            <w:r w:rsidRPr="00E07401">
              <w:rPr>
                <w:rFonts w:ascii="Times New Roman" w:hAnsi="Times New Roman"/>
                <w:sz w:val="20"/>
                <w:lang w:val="en-US"/>
              </w:rPr>
              <w:t>-</w:t>
            </w:r>
            <w:r w:rsidRPr="00E07401">
              <w:rPr>
                <w:rFonts w:ascii="Times New Roman" w:hAnsi="Times New Roman"/>
                <w:sz w:val="20"/>
                <w:lang w:val="en-US"/>
              </w:rPr>
              <w:tab/>
            </w:r>
            <w:proofErr w:type="gramStart"/>
            <w:r w:rsidRPr="00E07401">
              <w:rPr>
                <w:rFonts w:ascii="Times New Roman" w:hAnsi="Times New Roman"/>
                <w:sz w:val="20"/>
                <w:lang w:val="en-US"/>
              </w:rPr>
              <w:t>Macro(</w:t>
            </w:r>
            <w:proofErr w:type="gramEnd"/>
            <w:r w:rsidRPr="00E07401">
              <w:rPr>
                <w:rFonts w:ascii="Times New Roman" w:hAnsi="Times New Roman"/>
                <w:sz w:val="20"/>
                <w:lang w:val="en-US"/>
              </w:rPr>
              <w:t xml:space="preserve">Aggressor) </w:t>
            </w:r>
            <w:r w:rsidRPr="00E07401">
              <w:rPr>
                <w:rFonts w:ascii="Times New Roman" w:hAnsi="Times New Roman" w:hint="eastAsia"/>
                <w:sz w:val="20"/>
                <w:lang w:val="en-US"/>
              </w:rPr>
              <w:t>→</w:t>
            </w:r>
            <w:r w:rsidRPr="00E07401">
              <w:rPr>
                <w:rFonts w:ascii="Times New Roman" w:hAnsi="Times New Roman"/>
                <w:sz w:val="20"/>
                <w:lang w:val="en-US"/>
              </w:rPr>
              <w:t xml:space="preserve"> Macro(Victim):</w:t>
            </w:r>
          </w:p>
          <w:p w14:paraId="0E6B3359" w14:textId="77777777" w:rsidR="004A0774" w:rsidRPr="00E07401" w:rsidRDefault="004A0774" w:rsidP="000F4658">
            <w:pPr>
              <w:pStyle w:val="TAL"/>
              <w:ind w:leftChars="100" w:left="200"/>
              <w:rPr>
                <w:rFonts w:ascii="Times New Roman" w:hAnsi="Times New Roman"/>
                <w:sz w:val="20"/>
                <w:lang w:val="en-US"/>
              </w:rPr>
            </w:pPr>
            <w:r w:rsidRPr="00E07401">
              <w:rPr>
                <w:rFonts w:ascii="Times New Roman" w:hAnsi="Times New Roman"/>
                <w:sz w:val="20"/>
                <w:lang w:val="en-US"/>
              </w:rPr>
              <w:tab/>
              <w:t>-</w:t>
            </w:r>
            <w:r w:rsidRPr="00E07401">
              <w:rPr>
                <w:rFonts w:ascii="Times New Roman" w:hAnsi="Times New Roman"/>
                <w:sz w:val="20"/>
                <w:lang w:val="en-US"/>
              </w:rPr>
              <w:tab/>
            </w:r>
            <w:r w:rsidRPr="00C748D2">
              <w:rPr>
                <w:rFonts w:ascii="Times New Roman" w:hAnsi="Times New Roman"/>
                <w:sz w:val="20"/>
                <w:lang w:val="en-US"/>
              </w:rPr>
              <w:t>Macro-to-UE: UMa see TR 38.803</w:t>
            </w:r>
          </w:p>
          <w:p w14:paraId="419D9D52" w14:textId="77777777" w:rsidR="004A0774" w:rsidRPr="00E07401" w:rsidRDefault="004A0774" w:rsidP="000F4658">
            <w:pPr>
              <w:pStyle w:val="TAL"/>
              <w:ind w:leftChars="100" w:left="200"/>
              <w:rPr>
                <w:rFonts w:ascii="Times New Roman" w:hAnsi="Times New Roman"/>
                <w:sz w:val="20"/>
                <w:lang w:val="en-US"/>
              </w:rPr>
            </w:pPr>
            <w:r w:rsidRPr="00E07401">
              <w:rPr>
                <w:rFonts w:ascii="Times New Roman" w:hAnsi="Times New Roman"/>
                <w:sz w:val="20"/>
                <w:lang w:val="en-US"/>
              </w:rPr>
              <w:tab/>
            </w:r>
            <w:r w:rsidRPr="00C748D2">
              <w:rPr>
                <w:rFonts w:ascii="Times New Roman" w:hAnsi="Times New Roman"/>
                <w:sz w:val="20"/>
                <w:lang w:val="en-US"/>
              </w:rPr>
              <w:t>-</w:t>
            </w:r>
            <w:r w:rsidRPr="00C748D2">
              <w:rPr>
                <w:rFonts w:ascii="Times New Roman" w:hAnsi="Times New Roman"/>
                <w:sz w:val="20"/>
                <w:lang w:val="en-US"/>
              </w:rPr>
              <w:tab/>
              <w:t xml:space="preserve">Macro-to-Macro: </w:t>
            </w:r>
            <w:proofErr w:type="spellStart"/>
            <w:r w:rsidRPr="00C748D2">
              <w:rPr>
                <w:rFonts w:ascii="Times New Roman" w:hAnsi="Times New Roman"/>
                <w:sz w:val="20"/>
                <w:lang w:val="en-US"/>
              </w:rPr>
              <w:t>UMa</w:t>
            </w:r>
            <w:proofErr w:type="spellEnd"/>
            <w:r w:rsidRPr="00C748D2">
              <w:rPr>
                <w:rFonts w:ascii="Times New Roman" w:hAnsi="Times New Roman"/>
                <w:sz w:val="20"/>
                <w:lang w:val="en-US"/>
              </w:rPr>
              <w:t xml:space="preserve"> (</w:t>
            </w:r>
            <w:proofErr w:type="spellStart"/>
            <w:r w:rsidRPr="00C748D2">
              <w:rPr>
                <w:rFonts w:ascii="Times New Roman" w:hAnsi="Times New Roman"/>
                <w:sz w:val="20"/>
                <w:lang w:val="en-US"/>
              </w:rPr>
              <w:t>h_UE</w:t>
            </w:r>
            <w:proofErr w:type="spellEnd"/>
            <w:r w:rsidRPr="00C748D2">
              <w:rPr>
                <w:rFonts w:ascii="Times New Roman" w:hAnsi="Times New Roman"/>
                <w:sz w:val="20"/>
                <w:lang w:val="en-US"/>
              </w:rPr>
              <w:t xml:space="preserve"> = 25 m) see TR 38.803</w:t>
            </w:r>
          </w:p>
          <w:p w14:paraId="56A93146" w14:textId="77777777" w:rsidR="004A0774" w:rsidRPr="00E07401" w:rsidRDefault="004A0774" w:rsidP="000F4658">
            <w:pPr>
              <w:pStyle w:val="TAL"/>
              <w:ind w:firstLineChars="300" w:firstLine="600"/>
              <w:rPr>
                <w:rFonts w:ascii="Times New Roman" w:hAnsi="Times New Roman"/>
                <w:sz w:val="20"/>
                <w:lang w:val="en-US"/>
              </w:rPr>
            </w:pPr>
          </w:p>
          <w:p w14:paraId="33D42625" w14:textId="77777777" w:rsidR="004A0774" w:rsidRPr="00E07401" w:rsidRDefault="004A0774" w:rsidP="000F4658">
            <w:pPr>
              <w:pStyle w:val="TAL"/>
              <w:ind w:firstLineChars="300" w:firstLine="600"/>
              <w:rPr>
                <w:rFonts w:ascii="Times New Roman" w:hAnsi="Times New Roman"/>
                <w:sz w:val="20"/>
                <w:lang w:val="en-US"/>
              </w:rPr>
            </w:pPr>
            <w:r w:rsidRPr="00E07401">
              <w:rPr>
                <w:rFonts w:ascii="Times New Roman" w:hAnsi="Times New Roman"/>
                <w:sz w:val="20"/>
                <w:lang w:val="en-US"/>
              </w:rPr>
              <w:t xml:space="preserve">For </w:t>
            </w:r>
            <w:proofErr w:type="spellStart"/>
            <w:r w:rsidRPr="00E07401">
              <w:rPr>
                <w:rFonts w:ascii="Times New Roman" w:hAnsi="Times New Roman"/>
                <w:sz w:val="20"/>
                <w:lang w:val="en-US"/>
              </w:rPr>
              <w:t>LoS</w:t>
            </w:r>
            <w:proofErr w:type="spellEnd"/>
            <w:r w:rsidRPr="00E07401">
              <w:rPr>
                <w:rFonts w:ascii="Times New Roman" w:hAnsi="Times New Roman"/>
                <w:sz w:val="20"/>
                <w:lang w:val="en-US"/>
              </w:rPr>
              <w:t xml:space="preserve"> probability for Macro-to-Macro case:</w:t>
            </w:r>
          </w:p>
          <w:p w14:paraId="6CC81981" w14:textId="77777777" w:rsidR="004A0774" w:rsidRPr="00E07401" w:rsidRDefault="004A0774" w:rsidP="000F4658">
            <w:pPr>
              <w:numPr>
                <w:ilvl w:val="2"/>
                <w:numId w:val="89"/>
              </w:numPr>
              <w:overflowPunct/>
              <w:autoSpaceDE/>
              <w:autoSpaceDN/>
              <w:adjustRightInd/>
              <w:spacing w:after="120"/>
              <w:textAlignment w:val="auto"/>
              <w:rPr>
                <w:sz w:val="18"/>
                <w:lang w:eastAsia="zh-CN"/>
              </w:rPr>
            </w:pPr>
            <w:r w:rsidRPr="00E07401">
              <w:rPr>
                <w:b/>
                <w:sz w:val="18"/>
                <w:lang w:eastAsia="zh-CN"/>
              </w:rPr>
              <w:t>Option 1</w:t>
            </w:r>
            <w:r w:rsidRPr="00E07401">
              <w:rPr>
                <w:sz w:val="18"/>
                <w:lang w:eastAsia="zh-CN"/>
              </w:rPr>
              <w:t xml:space="preserve">: Reuse the same model as in TR 38.828 with </w:t>
            </w:r>
            <w:proofErr w:type="spellStart"/>
            <w:r w:rsidRPr="00E07401">
              <w:rPr>
                <w:sz w:val="18"/>
                <w:lang w:eastAsia="zh-CN"/>
              </w:rPr>
              <w:t>h_UT</w:t>
            </w:r>
            <w:proofErr w:type="spellEnd"/>
            <w:r w:rsidRPr="00E07401">
              <w:rPr>
                <w:sz w:val="18"/>
                <w:lang w:eastAsia="zh-CN"/>
              </w:rPr>
              <w:t xml:space="preserve"> equals to </w:t>
            </w:r>
            <w:proofErr w:type="gramStart"/>
            <w:r w:rsidRPr="00E07401">
              <w:rPr>
                <w:sz w:val="18"/>
                <w:lang w:eastAsia="zh-CN"/>
              </w:rPr>
              <w:t>25m;</w:t>
            </w:r>
            <w:proofErr w:type="gramEnd"/>
          </w:p>
          <w:p w14:paraId="53874F51" w14:textId="77777777" w:rsidR="004A0774" w:rsidRPr="00C748D2" w:rsidRDefault="004A0774" w:rsidP="000F4658">
            <w:pPr>
              <w:numPr>
                <w:ilvl w:val="2"/>
                <w:numId w:val="89"/>
              </w:numPr>
              <w:overflowPunct/>
              <w:autoSpaceDE/>
              <w:autoSpaceDN/>
              <w:adjustRightInd/>
              <w:spacing w:after="120"/>
              <w:textAlignment w:val="auto"/>
              <w:rPr>
                <w:sz w:val="18"/>
                <w:lang w:eastAsia="zh-CN"/>
              </w:rPr>
            </w:pPr>
            <w:r w:rsidRPr="00C748D2">
              <w:rPr>
                <w:b/>
                <w:sz w:val="18"/>
                <w:lang w:eastAsia="zh-CN"/>
              </w:rPr>
              <w:t>Option 2</w:t>
            </w:r>
            <w:r w:rsidRPr="00C748D2">
              <w:rPr>
                <w:sz w:val="18"/>
                <w:lang w:eastAsia="zh-CN"/>
              </w:rPr>
              <w:t>: If the 2D distance between two Macro gNBs are less than or equal to the ISD (200m for Dense Urban, and 500m for Urban Macro), set the LOS probability to X; Otherwise, reuse gNB-to-UE LOS probability equation in TR 38.</w:t>
            </w:r>
            <w:r w:rsidRPr="00C748D2">
              <w:rPr>
                <w:sz w:val="18"/>
                <w:lang w:val="en-US" w:eastAsia="zh-CN"/>
              </w:rPr>
              <w:t>828</w:t>
            </w:r>
            <w:r w:rsidRPr="00C748D2">
              <w:rPr>
                <w:sz w:val="18"/>
                <w:lang w:eastAsia="zh-CN"/>
              </w:rPr>
              <w:t>.</w:t>
            </w:r>
          </w:p>
          <w:p w14:paraId="08FAAE2C" w14:textId="77777777" w:rsidR="004A0774" w:rsidRPr="00C748D2" w:rsidRDefault="004A0774" w:rsidP="000F4658">
            <w:pPr>
              <w:numPr>
                <w:ilvl w:val="3"/>
                <w:numId w:val="90"/>
              </w:numPr>
              <w:overflowPunct/>
              <w:autoSpaceDE/>
              <w:autoSpaceDN/>
              <w:adjustRightInd/>
              <w:spacing w:after="120"/>
              <w:textAlignment w:val="auto"/>
              <w:rPr>
                <w:sz w:val="18"/>
                <w:lang w:eastAsia="zh-CN"/>
              </w:rPr>
            </w:pPr>
            <w:r w:rsidRPr="00C748D2">
              <w:rPr>
                <w:sz w:val="18"/>
                <w:lang w:eastAsia="zh-CN"/>
              </w:rPr>
              <w:t>X = [0.75]</w:t>
            </w:r>
          </w:p>
          <w:p w14:paraId="13F87600" w14:textId="77777777" w:rsidR="004A0774" w:rsidRPr="00C748D2" w:rsidRDefault="004A0774" w:rsidP="000F4658">
            <w:pPr>
              <w:pStyle w:val="TAL"/>
              <w:numPr>
                <w:ilvl w:val="3"/>
                <w:numId w:val="90"/>
              </w:numPr>
              <w:overflowPunct/>
              <w:autoSpaceDE/>
              <w:autoSpaceDN/>
              <w:adjustRightInd/>
              <w:textAlignment w:val="auto"/>
              <w:rPr>
                <w:rFonts w:ascii="Times New Roman" w:hAnsi="Times New Roman"/>
                <w:lang w:val="en-US"/>
              </w:rPr>
            </w:pPr>
            <w:r w:rsidRPr="00C748D2">
              <w:rPr>
                <w:rFonts w:ascii="Times New Roman" w:hAnsi="Times New Roman"/>
                <w:lang w:val="en-US" w:eastAsia="zh-CN"/>
              </w:rPr>
              <w:t>For other cases, reuse gNB-to-UE LOS probability equation in TR 38.828.</w:t>
            </w:r>
          </w:p>
          <w:p w14:paraId="3DD39154" w14:textId="77777777" w:rsidR="004A0774" w:rsidRPr="00C748D2" w:rsidRDefault="004A0774" w:rsidP="000F4658">
            <w:pPr>
              <w:pStyle w:val="TAL"/>
              <w:numPr>
                <w:ilvl w:val="2"/>
                <w:numId w:val="90"/>
              </w:numPr>
              <w:overflowPunct/>
              <w:autoSpaceDE/>
              <w:autoSpaceDN/>
              <w:adjustRightInd/>
              <w:textAlignment w:val="auto"/>
              <w:rPr>
                <w:rFonts w:ascii="Times New Roman" w:hAnsi="Times New Roman"/>
                <w:lang w:val="en-US"/>
              </w:rPr>
            </w:pPr>
            <w:r w:rsidRPr="00C748D2">
              <w:rPr>
                <w:rFonts w:ascii="Times New Roman" w:hAnsi="Times New Roman"/>
                <w:lang w:val="en-US" w:eastAsia="zh-CN"/>
              </w:rPr>
              <w:t>Use Option 2 for initial calibration purpose.</w:t>
            </w:r>
          </w:p>
          <w:p w14:paraId="787B073F" w14:textId="77777777" w:rsidR="004A0774" w:rsidRPr="00E07401" w:rsidRDefault="004A0774" w:rsidP="000F4658">
            <w:pPr>
              <w:pStyle w:val="TAL"/>
              <w:rPr>
                <w:rFonts w:ascii="Times New Roman" w:hAnsi="Times New Roman"/>
                <w:lang w:val="en-US"/>
              </w:rPr>
            </w:pPr>
          </w:p>
          <w:p w14:paraId="22D203E2" w14:textId="77777777" w:rsidR="004A0774" w:rsidRPr="00C748D2" w:rsidRDefault="004A0774" w:rsidP="000F4658">
            <w:pPr>
              <w:pStyle w:val="TAL"/>
              <w:ind w:leftChars="100" w:left="200"/>
              <w:rPr>
                <w:rFonts w:ascii="Times New Roman" w:hAnsi="Times New Roman"/>
                <w:sz w:val="20"/>
                <w:lang w:val="en-US"/>
              </w:rPr>
            </w:pPr>
            <w:r w:rsidRPr="00E07401">
              <w:rPr>
                <w:rFonts w:ascii="Times New Roman" w:hAnsi="Times New Roman"/>
                <w:sz w:val="20"/>
                <w:lang w:val="en-US"/>
              </w:rPr>
              <w:tab/>
            </w:r>
            <w:r w:rsidRPr="00C748D2">
              <w:rPr>
                <w:rFonts w:ascii="Times New Roman" w:hAnsi="Times New Roman"/>
                <w:sz w:val="20"/>
                <w:lang w:val="en-US"/>
              </w:rPr>
              <w:t>-</w:t>
            </w:r>
            <w:r w:rsidRPr="00C748D2">
              <w:rPr>
                <w:rFonts w:ascii="Times New Roman" w:hAnsi="Times New Roman"/>
                <w:sz w:val="20"/>
                <w:lang w:val="en-US"/>
              </w:rPr>
              <w:tab/>
            </w:r>
            <w:r w:rsidRPr="00C748D2">
              <w:rPr>
                <w:rFonts w:ascii="Times New Roman" w:hAnsi="Times New Roman"/>
                <w:sz w:val="20"/>
                <w:highlight w:val="yellow"/>
                <w:lang w:val="en-US"/>
              </w:rPr>
              <w:t>UE-to-UE: Outdoor UE – Outdoor UE see TR 36.828</w:t>
            </w:r>
            <w:r w:rsidRPr="00C748D2">
              <w:rPr>
                <w:rFonts w:ascii="Times New Roman" w:hAnsi="Times New Roman"/>
                <w:sz w:val="20"/>
                <w:highlight w:val="yellow"/>
                <w:lang w:val="en-US"/>
              </w:rPr>
              <w:br/>
            </w:r>
            <w:r w:rsidRPr="00C748D2">
              <w:rPr>
                <w:rFonts w:ascii="Times New Roman" w:hAnsi="Times New Roman"/>
                <w:sz w:val="20"/>
                <w:highlight w:val="yellow"/>
                <w:lang w:val="en-US"/>
              </w:rPr>
              <w:tab/>
            </w:r>
            <w:r w:rsidRPr="00C748D2">
              <w:rPr>
                <w:rFonts w:ascii="Times New Roman" w:hAnsi="Times New Roman"/>
                <w:sz w:val="20"/>
                <w:highlight w:val="yellow"/>
                <w:lang w:val="en-US"/>
              </w:rPr>
              <w:tab/>
              <w:t xml:space="preserve">+ penetration loss </w:t>
            </w:r>
            <w:proofErr w:type="gramStart"/>
            <w:r w:rsidRPr="00C748D2">
              <w:rPr>
                <w:rFonts w:ascii="Times New Roman" w:hAnsi="Times New Roman"/>
                <w:sz w:val="20"/>
                <w:highlight w:val="yellow"/>
                <w:lang w:val="en-US"/>
              </w:rPr>
              <w:t>see</w:t>
            </w:r>
            <w:proofErr w:type="gramEnd"/>
            <w:r w:rsidRPr="00C748D2">
              <w:rPr>
                <w:rFonts w:ascii="Times New Roman" w:hAnsi="Times New Roman"/>
                <w:sz w:val="20"/>
                <w:highlight w:val="yellow"/>
                <w:lang w:val="en-US"/>
              </w:rPr>
              <w:t xml:space="preserve"> TR 38.803</w:t>
            </w:r>
          </w:p>
          <w:p w14:paraId="6DEBC2A6" w14:textId="77777777" w:rsidR="004A0774" w:rsidRPr="00E07401" w:rsidRDefault="004A0774" w:rsidP="000F4658">
            <w:pPr>
              <w:numPr>
                <w:ilvl w:val="2"/>
                <w:numId w:val="89"/>
              </w:numPr>
              <w:overflowPunct/>
              <w:autoSpaceDE/>
              <w:autoSpaceDN/>
              <w:adjustRightInd/>
              <w:spacing w:after="120"/>
              <w:textAlignment w:val="auto"/>
              <w:rPr>
                <w:sz w:val="18"/>
                <w:lang w:eastAsia="zh-CN"/>
              </w:rPr>
            </w:pPr>
            <w:r w:rsidRPr="00C748D2">
              <w:rPr>
                <w:sz w:val="18"/>
                <w:lang w:eastAsia="zh-CN"/>
              </w:rPr>
              <w:t>UMi model is not applicable when 2D distance is less than 10m, instead free space model is applicable.</w:t>
            </w:r>
          </w:p>
        </w:tc>
      </w:tr>
    </w:tbl>
    <w:p w14:paraId="31751F2E" w14:textId="77777777" w:rsidR="004A0774" w:rsidRPr="00C748D2" w:rsidRDefault="004A0774" w:rsidP="004A0774">
      <w:pPr>
        <w:rPr>
          <w:lang w:val="en-US"/>
        </w:rPr>
      </w:pPr>
    </w:p>
    <w:p w14:paraId="7539ECCB" w14:textId="67316D64" w:rsidR="004A0774" w:rsidRDefault="004A0774" w:rsidP="00736DF2">
      <w:pPr>
        <w:jc w:val="both"/>
        <w:rPr>
          <w:noProof/>
        </w:rPr>
      </w:pPr>
      <w:r>
        <w:rPr>
          <w:lang w:val="en-US"/>
        </w:rPr>
        <w:t xml:space="preserve">It was raised by Ericsson during the offline discussion on calibration whether the current assumption on the UE-to-UE path loss model for FR1 in Urban macro scenario is valid for this study. The </w:t>
      </w:r>
      <w:proofErr w:type="spellStart"/>
      <w:r>
        <w:rPr>
          <w:lang w:val="en-US"/>
        </w:rPr>
        <w:t>movitation</w:t>
      </w:r>
      <w:proofErr w:type="spellEnd"/>
      <w:r>
        <w:rPr>
          <w:lang w:val="en-US"/>
        </w:rPr>
        <w:t xml:space="preserve"> is that TR 36.828 defines a path-loss model which is frequency </w:t>
      </w:r>
      <w:proofErr w:type="gramStart"/>
      <w:r>
        <w:rPr>
          <w:lang w:val="en-US"/>
        </w:rPr>
        <w:t>independent</w:t>
      </w:r>
      <w:proofErr w:type="gramEnd"/>
      <w:r>
        <w:rPr>
          <w:lang w:val="en-US"/>
        </w:rPr>
        <w:t xml:space="preserve"> and it is designed for 2 GHz – which differs from the 4 GHz center carrier frequency of the SBFD adjacent channel coexistence studies</w:t>
      </w:r>
      <w:r>
        <w:t xml:space="preserve"> in FR1</w:t>
      </w:r>
      <w:r>
        <w:rPr>
          <w:lang w:val="en-US"/>
        </w:rPr>
        <w:t xml:space="preserve">. In Figure </w:t>
      </w:r>
      <w:r w:rsidR="000B2905">
        <w:rPr>
          <w:lang w:val="en-US"/>
        </w:rPr>
        <w:t>2</w:t>
      </w:r>
      <w:r>
        <w:rPr>
          <w:lang w:val="en-US"/>
        </w:rPr>
        <w:t>, a comparison of the path-loss obtained from TR 36.828 and TR 38.828 UMi (equivalent to TR 38.901 UMi) is shown. The most critical aspects of the UE-to-UE path loss models is on distances lower than 50m since it is expected that nearby UEs are the main contributors to the UE-to-UE CLI.</w:t>
      </w:r>
      <w:r w:rsidRPr="0044577F">
        <w:rPr>
          <w:noProof/>
        </w:rPr>
        <w:t xml:space="preserve"> </w:t>
      </w:r>
    </w:p>
    <w:p w14:paraId="4A3E13B8" w14:textId="77777777" w:rsidR="004A0774" w:rsidRDefault="004A0774" w:rsidP="004A0774">
      <w:pPr>
        <w:jc w:val="center"/>
        <w:rPr>
          <w:lang w:val="en-US"/>
        </w:rPr>
      </w:pPr>
      <w:r w:rsidRPr="00F359CA">
        <w:rPr>
          <w:noProof/>
        </w:rPr>
        <w:lastRenderedPageBreak/>
        <w:drawing>
          <wp:inline distT="0" distB="0" distL="0" distR="0" wp14:anchorId="432DAB99" wp14:editId="2013ADAF">
            <wp:extent cx="4098060" cy="291770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08055" cy="2924819"/>
                    </a:xfrm>
                    <a:prstGeom prst="rect">
                      <a:avLst/>
                    </a:prstGeom>
                    <a:noFill/>
                    <a:ln>
                      <a:noFill/>
                    </a:ln>
                  </pic:spPr>
                </pic:pic>
              </a:graphicData>
            </a:graphic>
          </wp:inline>
        </w:drawing>
      </w:r>
    </w:p>
    <w:p w14:paraId="4A8749F1" w14:textId="4AE3B810" w:rsidR="004A0774" w:rsidRDefault="004A0774" w:rsidP="004A0774">
      <w:pPr>
        <w:pStyle w:val="Caption"/>
        <w:jc w:val="center"/>
        <w:rPr>
          <w:lang w:val="en-US"/>
        </w:rPr>
      </w:pPr>
      <w:r>
        <w:t xml:space="preserve">Figure </w:t>
      </w:r>
      <w:r w:rsidR="000B2905">
        <w:t>2</w:t>
      </w:r>
      <w:r>
        <w:t>. Path loss versus UE-to-UE distance for different path-loss models</w:t>
      </w:r>
    </w:p>
    <w:p w14:paraId="432C830F" w14:textId="77777777" w:rsidR="004A0774" w:rsidRDefault="004A0774" w:rsidP="004A0774">
      <w:pPr>
        <w:rPr>
          <w:lang w:val="en-US"/>
        </w:rPr>
      </w:pPr>
    </w:p>
    <w:p w14:paraId="1DACAE7E" w14:textId="7F7BC3DC" w:rsidR="004A0774" w:rsidRDefault="004A0774" w:rsidP="00736DF2">
      <w:pPr>
        <w:jc w:val="both"/>
        <w:rPr>
          <w:lang w:val="en-US"/>
        </w:rPr>
      </w:pPr>
      <w:r>
        <w:rPr>
          <w:lang w:val="en-US"/>
        </w:rPr>
        <w:t xml:space="preserve">As shown in Figure </w:t>
      </w:r>
      <w:r w:rsidR="009B37DC">
        <w:rPr>
          <w:lang w:val="en-US"/>
        </w:rPr>
        <w:t>2</w:t>
      </w:r>
      <w:r>
        <w:rPr>
          <w:lang w:val="en-US"/>
        </w:rPr>
        <w:t xml:space="preserve">, the differences in the models are quite high for distances bellow 50 meters. For instance, at 25m distance, the TR 36.828 results in a path loss 42 dB higher than TR 38.828 UMi LOS and 48 dB higher than TR 38.828 UMi LOS. This could lead to completely different conclusions during the coexistence studies. Therefore, we propose to use the equations from TR 38.828 which is also </w:t>
      </w:r>
      <w:proofErr w:type="spellStart"/>
      <w:r>
        <w:rPr>
          <w:lang w:val="en-US"/>
        </w:rPr>
        <w:t>alined</w:t>
      </w:r>
      <w:proofErr w:type="spellEnd"/>
      <w:r>
        <w:rPr>
          <w:lang w:val="en-US"/>
        </w:rPr>
        <w:t xml:space="preserve"> with RAN1 (where TR 38.901 UMi was agreed)</w:t>
      </w:r>
    </w:p>
    <w:p w14:paraId="4B8C5028" w14:textId="39259E44" w:rsidR="004A0774" w:rsidRDefault="004A0774" w:rsidP="004A0774">
      <w:r>
        <w:rPr>
          <w:b/>
          <w:bCs/>
          <w:lang w:val="en-US"/>
        </w:rPr>
        <w:t xml:space="preserve">Proposal </w:t>
      </w:r>
      <w:r w:rsidR="00387E0C">
        <w:rPr>
          <w:b/>
          <w:bCs/>
          <w:lang w:val="en-US"/>
        </w:rPr>
        <w:t>3</w:t>
      </w:r>
      <w:r>
        <w:rPr>
          <w:b/>
          <w:bCs/>
          <w:lang w:val="en-US"/>
        </w:rPr>
        <w:t xml:space="preserve">: </w:t>
      </w:r>
      <w:r w:rsidRPr="00C748D2">
        <w:rPr>
          <w:b/>
          <w:bCs/>
          <w:lang w:val="en-US"/>
        </w:rPr>
        <w:t>Update the UE-to-UE path-loss model for FR-1 Urban Macro scenario to follow the TR 38.828 UMi equations.</w:t>
      </w:r>
    </w:p>
    <w:p w14:paraId="0A232EA1" w14:textId="3F85D746" w:rsidR="00527AD9" w:rsidRPr="00C748D2" w:rsidRDefault="00527AD9" w:rsidP="00527AD9">
      <w:pPr>
        <w:pStyle w:val="Heading2"/>
        <w:rPr>
          <w:rFonts w:ascii="Arial" w:hAnsi="Arial" w:cs="Arial"/>
          <w:lang w:val="en-US"/>
        </w:rPr>
      </w:pPr>
      <w:r>
        <w:rPr>
          <w:rFonts w:ascii="Arial" w:hAnsi="Arial" w:cs="Arial"/>
          <w:lang w:val="en-US"/>
        </w:rPr>
        <w:t>2.</w:t>
      </w:r>
      <w:r w:rsidR="0037242F">
        <w:rPr>
          <w:rFonts w:ascii="Arial" w:hAnsi="Arial" w:cs="Arial"/>
          <w:lang w:val="en-US"/>
        </w:rPr>
        <w:t>4</w:t>
      </w:r>
      <w:r w:rsidRPr="00370CC3">
        <w:rPr>
          <w:rFonts w:ascii="Arial" w:hAnsi="Arial" w:cs="Arial"/>
          <w:lang w:val="en-US"/>
        </w:rPr>
        <w:t xml:space="preserve"> </w:t>
      </w:r>
      <w:r w:rsidRPr="00C748D2">
        <w:rPr>
          <w:rFonts w:ascii="Arial" w:hAnsi="Arial" w:cs="Arial"/>
          <w:lang w:val="en-US"/>
        </w:rPr>
        <w:t>Transmission power control</w:t>
      </w:r>
    </w:p>
    <w:p w14:paraId="02C08672" w14:textId="04285DF6" w:rsidR="00527AD9" w:rsidRDefault="00527AD9" w:rsidP="00527AD9">
      <w:pPr>
        <w:rPr>
          <w:lang w:val="en-US"/>
        </w:rPr>
      </w:pPr>
      <w:r>
        <w:rPr>
          <w:lang w:val="en-US"/>
        </w:rPr>
        <w:t>In [</w:t>
      </w:r>
      <w:r w:rsidR="00012FAA">
        <w:rPr>
          <w:lang w:val="en-US"/>
        </w:rPr>
        <w:t>2</w:t>
      </w:r>
      <w:r>
        <w:rPr>
          <w:lang w:val="en-US"/>
        </w:rPr>
        <w:t xml:space="preserve">], the current guidelines for calculating </w:t>
      </w:r>
      <w:proofErr w:type="spellStart"/>
      <w:r>
        <w:rPr>
          <w:lang w:val="en-US"/>
        </w:rPr>
        <w:t>CLx_ile</w:t>
      </w:r>
      <w:proofErr w:type="spellEnd"/>
      <w:r>
        <w:rPr>
          <w:lang w:val="en-US"/>
        </w:rPr>
        <w:t xml:space="preserve"> are as follows:</w:t>
      </w:r>
    </w:p>
    <w:tbl>
      <w:tblPr>
        <w:tblStyle w:val="TableGrid"/>
        <w:tblW w:w="0" w:type="auto"/>
        <w:tblLook w:val="04A0" w:firstRow="1" w:lastRow="0" w:firstColumn="1" w:lastColumn="0" w:noHBand="0" w:noVBand="1"/>
      </w:tblPr>
      <w:tblGrid>
        <w:gridCol w:w="9621"/>
      </w:tblGrid>
      <w:tr w:rsidR="00527AD9" w14:paraId="3F79C694" w14:textId="77777777" w:rsidTr="000F4658">
        <w:tc>
          <w:tcPr>
            <w:tcW w:w="9621" w:type="dxa"/>
          </w:tcPr>
          <w:p w14:paraId="2EF2807B" w14:textId="77777777" w:rsidR="00527AD9" w:rsidRPr="003435F9" w:rsidRDefault="00527AD9" w:rsidP="000F4658">
            <w:pPr>
              <w:widowControl w:val="0"/>
              <w:jc w:val="both"/>
              <w:rPr>
                <w:szCs w:val="21"/>
                <w:lang w:val="en-US"/>
              </w:rPr>
            </w:pPr>
            <w:r w:rsidRPr="003435F9">
              <w:rPr>
                <w:rFonts w:eastAsia="Times New Roman"/>
                <w:kern w:val="2"/>
                <w:szCs w:val="21"/>
                <w:lang w:val="en-US" w:bidi="ar"/>
              </w:rPr>
              <w:t>For uplink scenario, TPC model specified in Section 9.1 TR 36.942 is applied with following parameters.</w:t>
            </w:r>
          </w:p>
          <w:p w14:paraId="2837C9F3" w14:textId="77777777" w:rsidR="00527AD9" w:rsidRPr="003435F9" w:rsidRDefault="00527AD9" w:rsidP="000F4658">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r>
            <w:proofErr w:type="spellStart"/>
            <w:r w:rsidRPr="003435F9">
              <w:rPr>
                <w:rFonts w:eastAsia="Times New Roman"/>
                <w:kern w:val="2"/>
                <w:szCs w:val="21"/>
                <w:lang w:val="en-US" w:bidi="ar"/>
              </w:rPr>
              <w:t>CLx-ile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SNR_target</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UE_max_eirp</w:t>
            </w:r>
            <w:proofErr w:type="spellEnd"/>
            <w:r w:rsidRPr="003435F9">
              <w:rPr>
                <w:rFonts w:eastAsia="Times New Roman"/>
                <w:kern w:val="2"/>
                <w:szCs w:val="21"/>
                <w:lang w:val="en-US" w:bidi="ar"/>
              </w:rPr>
              <w:t xml:space="preserve">– </w:t>
            </w:r>
            <w:proofErr w:type="spellStart"/>
            <w:r w:rsidRPr="003435F9">
              <w:rPr>
                <w:rFonts w:eastAsia="Times New Roman"/>
                <w:kern w:val="2"/>
                <w:szCs w:val="21"/>
                <w:lang w:val="en-US" w:bidi="ar"/>
              </w:rPr>
              <w:t>ThermalNoise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BS_NoiseFigure</w:t>
            </w:r>
            <w:proofErr w:type="spellEnd"/>
            <w:r w:rsidRPr="003435F9">
              <w:rPr>
                <w:rFonts w:eastAsia="Times New Roman"/>
                <w:kern w:val="2"/>
                <w:szCs w:val="21"/>
                <w:lang w:val="en-US" w:bidi="ar"/>
              </w:rPr>
              <w:t xml:space="preserve"> + 10*log10(BW) </w:t>
            </w:r>
          </w:p>
          <w:p w14:paraId="7F4B42E5" w14:textId="77777777" w:rsidR="00527AD9" w:rsidRPr="003435F9" w:rsidRDefault="00527AD9" w:rsidP="000F4658">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t>γ = 1</w:t>
            </w:r>
          </w:p>
          <w:p w14:paraId="0552404F" w14:textId="77777777" w:rsidR="00527AD9" w:rsidRPr="00C748D2" w:rsidRDefault="00527AD9" w:rsidP="000F4658">
            <w:pPr>
              <w:pStyle w:val="BodyText"/>
              <w:rPr>
                <w:rFonts w:eastAsia="Times New Roman"/>
                <w:kern w:val="2"/>
                <w:szCs w:val="21"/>
                <w:lang w:val="en-US" w:bidi="ar"/>
              </w:rPr>
            </w:pPr>
            <w:r w:rsidRPr="003435F9">
              <w:rPr>
                <w:rFonts w:eastAsia="Times New Roman"/>
                <w:kern w:val="2"/>
                <w:szCs w:val="21"/>
                <w:lang w:val="en-US" w:bidi="ar"/>
              </w:rPr>
              <w:t xml:space="preserve">Where, </w:t>
            </w:r>
            <w:proofErr w:type="spellStart"/>
            <w:r w:rsidRPr="003435F9">
              <w:rPr>
                <w:rFonts w:eastAsia="Times New Roman"/>
                <w:kern w:val="2"/>
                <w:szCs w:val="21"/>
                <w:lang w:val="en-US" w:bidi="ar"/>
              </w:rPr>
              <w:t>SNR_target</w:t>
            </w:r>
            <w:proofErr w:type="spellEnd"/>
            <w:r w:rsidRPr="003435F9">
              <w:rPr>
                <w:rFonts w:eastAsia="Times New Roman"/>
                <w:kern w:val="2"/>
                <w:szCs w:val="21"/>
                <w:lang w:val="en-US" w:bidi="ar"/>
              </w:rPr>
              <w:t xml:space="preserve"> for FR1 and FR2 are 15 </w:t>
            </w:r>
            <w:proofErr w:type="spellStart"/>
            <w:r w:rsidRPr="003435F9">
              <w:rPr>
                <w:rFonts w:eastAsia="Times New Roman"/>
                <w:kern w:val="2"/>
                <w:szCs w:val="21"/>
                <w:lang w:val="en-US" w:bidi="ar"/>
              </w:rPr>
              <w:t>dB.</w:t>
            </w:r>
            <w:proofErr w:type="spellEnd"/>
          </w:p>
        </w:tc>
      </w:tr>
    </w:tbl>
    <w:p w14:paraId="3DC3F83A" w14:textId="77777777" w:rsidR="00527AD9" w:rsidRDefault="00527AD9" w:rsidP="00527AD9">
      <w:pPr>
        <w:rPr>
          <w:lang w:val="en-US"/>
        </w:rPr>
      </w:pPr>
      <w:r>
        <w:rPr>
          <w:lang w:val="en-US"/>
        </w:rPr>
        <w:br/>
        <w:t>The formula can be expressed as:</w:t>
      </w:r>
    </w:p>
    <w:p w14:paraId="2216A875" w14:textId="77777777" w:rsidR="00527AD9" w:rsidRDefault="00527AD9" w:rsidP="00527AD9">
      <w:pPr>
        <w:rPr>
          <w:lang w:val="en-US"/>
        </w:rPr>
      </w:pPr>
      <w:proofErr w:type="spellStart"/>
      <w:r w:rsidRPr="003435F9">
        <w:rPr>
          <w:rFonts w:eastAsia="Times New Roman"/>
          <w:kern w:val="2"/>
          <w:szCs w:val="21"/>
          <w:lang w:val="en-US" w:bidi="ar"/>
        </w:rPr>
        <w:t>SNR_target</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UE_max_eirp</w:t>
      </w:r>
      <w:proofErr w:type="spellEnd"/>
      <w:r>
        <w:rPr>
          <w:rFonts w:eastAsia="Times New Roman"/>
          <w:kern w:val="2"/>
          <w:szCs w:val="21"/>
          <w:lang w:val="en-US" w:bidi="ar"/>
        </w:rPr>
        <w:t xml:space="preserve"> - </w:t>
      </w:r>
      <w:proofErr w:type="spellStart"/>
      <w:r w:rsidRPr="003435F9">
        <w:rPr>
          <w:rFonts w:eastAsia="Times New Roman"/>
          <w:kern w:val="2"/>
          <w:szCs w:val="21"/>
          <w:lang w:val="en-US" w:bidi="ar"/>
        </w:rPr>
        <w:t>CLx-ile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ThermalNoise</w:t>
      </w:r>
      <w:proofErr w:type="spellEnd"/>
      <w:r w:rsidRPr="003435F9">
        <w:rPr>
          <w:rFonts w:eastAsia="Times New Roman"/>
          <w:kern w:val="2"/>
          <w:szCs w:val="21"/>
          <w:lang w:val="en-US" w:bidi="ar"/>
        </w:rPr>
        <w:t xml:space="preserve"> – </w:t>
      </w:r>
      <w:proofErr w:type="spellStart"/>
      <w:r w:rsidRPr="003435F9">
        <w:rPr>
          <w:rFonts w:eastAsia="Times New Roman"/>
          <w:kern w:val="2"/>
          <w:szCs w:val="21"/>
          <w:lang w:val="en-US" w:bidi="ar"/>
        </w:rPr>
        <w:t>BS_NoiseFigure</w:t>
      </w:r>
      <w:proofErr w:type="spellEnd"/>
      <w:r w:rsidRPr="003435F9">
        <w:rPr>
          <w:rFonts w:eastAsia="Times New Roman"/>
          <w:kern w:val="2"/>
          <w:szCs w:val="21"/>
          <w:lang w:val="en-US" w:bidi="ar"/>
        </w:rPr>
        <w:t xml:space="preserve"> + 10*log10(BW)</w:t>
      </w:r>
    </w:p>
    <w:p w14:paraId="5A494CBF" w14:textId="77777777" w:rsidR="00527AD9" w:rsidRDefault="00527AD9" w:rsidP="00736DF2">
      <w:pPr>
        <w:jc w:val="both"/>
        <w:rPr>
          <w:lang w:val="en-US"/>
        </w:rPr>
      </w:pPr>
      <w:r>
        <w:rPr>
          <w:lang w:val="en-US"/>
        </w:rPr>
        <w:t xml:space="preserve">The first 2 terms of the right-side equation </w:t>
      </w:r>
      <w:proofErr w:type="gramStart"/>
      <w:r>
        <w:rPr>
          <w:lang w:val="en-US"/>
        </w:rPr>
        <w:t>refers</w:t>
      </w:r>
      <w:proofErr w:type="gramEnd"/>
      <w:r>
        <w:rPr>
          <w:lang w:val="en-US"/>
        </w:rPr>
        <w:t xml:space="preserve"> to the signal component of the SNR where as the remaining terms define the noise component. Assuming that the thermal noise is calculated for a bandwidth of 1 Hz, the last term of the equation (10*log10(BW)) should be subtracted as it is used to scale the thermal noise to the bandwidth of interest. </w:t>
      </w:r>
      <w:proofErr w:type="gramStart"/>
      <w:r>
        <w:rPr>
          <w:lang w:val="en-US"/>
        </w:rPr>
        <w:t>Therefore</w:t>
      </w:r>
      <w:proofErr w:type="gramEnd"/>
      <w:r>
        <w:rPr>
          <w:lang w:val="en-US"/>
        </w:rPr>
        <w:t xml:space="preserve"> we observe and propose the following:</w:t>
      </w:r>
    </w:p>
    <w:p w14:paraId="491216B9" w14:textId="029A3852" w:rsidR="00527AD9" w:rsidRPr="00C748D2" w:rsidRDefault="00527AD9" w:rsidP="00527AD9">
      <w:pPr>
        <w:rPr>
          <w:b/>
          <w:bCs/>
          <w:lang w:val="en-US"/>
        </w:rPr>
      </w:pPr>
      <w:r w:rsidRPr="00C748D2">
        <w:rPr>
          <w:b/>
          <w:bCs/>
          <w:lang w:val="en-US"/>
        </w:rPr>
        <w:t xml:space="preserve">Observation </w:t>
      </w:r>
      <w:r w:rsidR="00DE69EC">
        <w:rPr>
          <w:b/>
          <w:bCs/>
          <w:lang w:val="en-US"/>
        </w:rPr>
        <w:t>1</w:t>
      </w:r>
      <w:r w:rsidRPr="00C748D2">
        <w:rPr>
          <w:b/>
          <w:bCs/>
          <w:lang w:val="en-US"/>
        </w:rPr>
        <w:t xml:space="preserve">: Clarify that the thermal noise component in the SNR equation for UL power control is calculated </w:t>
      </w:r>
      <w:r w:rsidR="00736DF2">
        <w:rPr>
          <w:b/>
          <w:bCs/>
          <w:lang w:val="en-US"/>
        </w:rPr>
        <w:t>for 1</w:t>
      </w:r>
      <w:r w:rsidR="00736DF2" w:rsidRPr="00C748D2">
        <w:rPr>
          <w:b/>
          <w:bCs/>
          <w:lang w:val="en-US"/>
        </w:rPr>
        <w:t xml:space="preserve"> </w:t>
      </w:r>
      <w:r w:rsidRPr="00C748D2">
        <w:rPr>
          <w:b/>
          <w:bCs/>
          <w:lang w:val="en-US"/>
        </w:rPr>
        <w:t xml:space="preserve">Hz, </w:t>
      </w:r>
      <w:proofErr w:type="gramStart"/>
      <w:r w:rsidRPr="00C748D2">
        <w:rPr>
          <w:b/>
          <w:bCs/>
          <w:lang w:val="en-US"/>
        </w:rPr>
        <w:t>i.e.</w:t>
      </w:r>
      <w:proofErr w:type="gramEnd"/>
      <w:r w:rsidRPr="00C748D2">
        <w:rPr>
          <w:b/>
          <w:bCs/>
          <w:lang w:val="en-US"/>
        </w:rPr>
        <w:t xml:space="preserve"> -174 dBm assuming room temperature (T = 290 K)</w:t>
      </w:r>
    </w:p>
    <w:p w14:paraId="55FEA128" w14:textId="52BB7960" w:rsidR="00527AD9" w:rsidRPr="00C748D2" w:rsidRDefault="00527AD9" w:rsidP="00527AD9">
      <w:pPr>
        <w:rPr>
          <w:b/>
          <w:bCs/>
          <w:lang w:val="en-US"/>
        </w:rPr>
      </w:pPr>
      <w:r w:rsidRPr="00C748D2">
        <w:rPr>
          <w:b/>
          <w:bCs/>
          <w:lang w:val="en-US"/>
        </w:rPr>
        <w:t xml:space="preserve">Proposal </w:t>
      </w:r>
      <w:r w:rsidR="00FC49EA">
        <w:rPr>
          <w:b/>
          <w:bCs/>
          <w:lang w:val="en-US"/>
        </w:rPr>
        <w:t>4</w:t>
      </w:r>
      <w:r w:rsidRPr="00C748D2">
        <w:rPr>
          <w:b/>
          <w:bCs/>
          <w:lang w:val="en-US"/>
        </w:rPr>
        <w:t xml:space="preserve">: The </w:t>
      </w:r>
      <w:proofErr w:type="spellStart"/>
      <w:r w:rsidRPr="00C748D2">
        <w:rPr>
          <w:b/>
          <w:bCs/>
          <w:lang w:val="en-US"/>
        </w:rPr>
        <w:t>fomula</w:t>
      </w:r>
      <w:proofErr w:type="spellEnd"/>
      <w:r w:rsidRPr="00C748D2">
        <w:rPr>
          <w:b/>
          <w:bCs/>
          <w:lang w:val="en-US"/>
        </w:rPr>
        <w:t xml:space="preserve"> to obtain </w:t>
      </w:r>
      <w:proofErr w:type="spellStart"/>
      <w:r w:rsidRPr="00C748D2">
        <w:rPr>
          <w:b/>
          <w:bCs/>
          <w:lang w:val="en-US"/>
        </w:rPr>
        <w:t>CLx_ile</w:t>
      </w:r>
      <w:proofErr w:type="spellEnd"/>
      <w:r w:rsidRPr="00C748D2">
        <w:rPr>
          <w:b/>
          <w:bCs/>
          <w:lang w:val="en-US"/>
        </w:rPr>
        <w:t xml:space="preserve"> for the UL power control should be corrected to:</w:t>
      </w:r>
    </w:p>
    <w:p w14:paraId="24794F3A" w14:textId="77777777" w:rsidR="00527AD9" w:rsidRPr="00C748D2" w:rsidRDefault="00527AD9" w:rsidP="00527AD9">
      <w:pPr>
        <w:pStyle w:val="ListParagraph"/>
        <w:widowControl w:val="0"/>
        <w:numPr>
          <w:ilvl w:val="0"/>
          <w:numId w:val="18"/>
        </w:numPr>
        <w:jc w:val="both"/>
        <w:rPr>
          <w:b/>
          <w:bCs/>
          <w:szCs w:val="21"/>
          <w:lang w:val="en-US"/>
        </w:rPr>
      </w:pPr>
      <w:proofErr w:type="spellStart"/>
      <w:r w:rsidRPr="00C748D2">
        <w:rPr>
          <w:rFonts w:eastAsia="Times New Roman"/>
          <w:b/>
          <w:bCs/>
          <w:kern w:val="2"/>
          <w:szCs w:val="21"/>
          <w:lang w:val="en-US" w:bidi="ar"/>
        </w:rPr>
        <w:t>CLx-ile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SNR_target</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UE_max_eirp</w:t>
      </w:r>
      <w:proofErr w:type="spellEnd"/>
      <w:r w:rsidRPr="00C748D2">
        <w:rPr>
          <w:rFonts w:eastAsia="Times New Roman"/>
          <w:b/>
          <w:bCs/>
          <w:kern w:val="2"/>
          <w:szCs w:val="21"/>
          <w:lang w:val="en-US" w:bidi="ar"/>
        </w:rPr>
        <w:t xml:space="preserve">– </w:t>
      </w:r>
      <w:proofErr w:type="spellStart"/>
      <w:r w:rsidRPr="00C748D2">
        <w:rPr>
          <w:rFonts w:eastAsia="Times New Roman"/>
          <w:b/>
          <w:bCs/>
          <w:kern w:val="2"/>
          <w:szCs w:val="21"/>
          <w:lang w:val="en-US" w:bidi="ar"/>
        </w:rPr>
        <w:t>ThermalNoise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BS_NoiseFigure</w:t>
      </w:r>
      <w:proofErr w:type="spellEnd"/>
      <w:r w:rsidRPr="00C748D2">
        <w:rPr>
          <w:rFonts w:eastAsia="Times New Roman"/>
          <w:b/>
          <w:bCs/>
          <w:kern w:val="2"/>
          <w:szCs w:val="21"/>
          <w:lang w:val="en-US" w:bidi="ar"/>
        </w:rPr>
        <w:t xml:space="preserve"> </w:t>
      </w:r>
      <w:r w:rsidRPr="00C748D2">
        <w:rPr>
          <w:rFonts w:eastAsia="Times New Roman"/>
          <w:b/>
          <w:bCs/>
          <w:kern w:val="2"/>
          <w:szCs w:val="21"/>
          <w:highlight w:val="yellow"/>
          <w:lang w:val="en-US" w:bidi="ar"/>
        </w:rPr>
        <w:t>-</w:t>
      </w:r>
      <w:r w:rsidRPr="00C748D2">
        <w:rPr>
          <w:rFonts w:eastAsia="Times New Roman"/>
          <w:b/>
          <w:bCs/>
          <w:kern w:val="2"/>
          <w:szCs w:val="21"/>
          <w:lang w:val="en-US" w:bidi="ar"/>
        </w:rPr>
        <w:t xml:space="preserve"> 10*log10(BW) </w:t>
      </w:r>
    </w:p>
    <w:p w14:paraId="57021704" w14:textId="5D72EEAA" w:rsidR="004717E9" w:rsidRPr="00736DF2" w:rsidRDefault="00F33FD9" w:rsidP="00736DF2">
      <w:pPr>
        <w:pStyle w:val="Heading2"/>
        <w:rPr>
          <w:rFonts w:ascii="Arial" w:hAnsi="Arial" w:cs="Arial"/>
          <w:lang w:val="en-US"/>
        </w:rPr>
      </w:pPr>
      <w:r>
        <w:rPr>
          <w:rFonts w:ascii="Arial" w:hAnsi="Arial" w:cs="Arial"/>
          <w:lang w:val="en-US"/>
        </w:rPr>
        <w:lastRenderedPageBreak/>
        <w:t>2.</w:t>
      </w:r>
      <w:r w:rsidR="0037242F">
        <w:rPr>
          <w:rFonts w:ascii="Arial" w:hAnsi="Arial" w:cs="Arial"/>
          <w:lang w:val="en-US"/>
        </w:rPr>
        <w:t>5</w:t>
      </w:r>
      <w:r>
        <w:rPr>
          <w:rFonts w:ascii="Arial" w:hAnsi="Arial" w:cs="Arial"/>
          <w:lang w:val="en-US"/>
        </w:rPr>
        <w:t xml:space="preserve"> </w:t>
      </w:r>
      <w:r w:rsidR="00971CA2" w:rsidRPr="00736DF2">
        <w:rPr>
          <w:rFonts w:ascii="Arial" w:hAnsi="Arial" w:cs="Arial"/>
          <w:lang w:val="en-US"/>
        </w:rPr>
        <w:t xml:space="preserve">UE orientation </w:t>
      </w:r>
      <w:r w:rsidR="003F7FB4">
        <w:rPr>
          <w:rFonts w:ascii="Arial" w:hAnsi="Arial" w:cs="Arial"/>
          <w:lang w:val="en-US"/>
        </w:rPr>
        <w:t>for</w:t>
      </w:r>
      <w:r w:rsidR="00971CA2" w:rsidRPr="00736DF2">
        <w:rPr>
          <w:rFonts w:ascii="Arial" w:hAnsi="Arial" w:cs="Arial"/>
          <w:lang w:val="en-US"/>
        </w:rPr>
        <w:t xml:space="preserve"> FR2 simulations</w:t>
      </w:r>
    </w:p>
    <w:p w14:paraId="19B94E3B" w14:textId="1BA951E7" w:rsidR="00971CA2" w:rsidRDefault="00AB61E2" w:rsidP="00E22843">
      <w:pPr>
        <w:rPr>
          <w:lang w:val="en-US"/>
        </w:rPr>
      </w:pPr>
      <w:r>
        <w:rPr>
          <w:lang w:val="en-US"/>
        </w:rPr>
        <w:t xml:space="preserve">Regarding the </w:t>
      </w:r>
      <w:r w:rsidR="002C1C82">
        <w:rPr>
          <w:lang w:val="en-US"/>
        </w:rPr>
        <w:t>UE antenna element</w:t>
      </w:r>
      <w:r w:rsidR="003F7FB4">
        <w:rPr>
          <w:lang w:val="en-US"/>
        </w:rPr>
        <w:t xml:space="preserve"> for FR2 simulations</w:t>
      </w:r>
      <w:r>
        <w:rPr>
          <w:lang w:val="en-US"/>
        </w:rPr>
        <w:t xml:space="preserve">, </w:t>
      </w:r>
      <w:r w:rsidR="00CE613E">
        <w:rPr>
          <w:lang w:val="en-US"/>
        </w:rPr>
        <w:t>the following is defined in [</w:t>
      </w:r>
      <w:r w:rsidR="00012FAA">
        <w:rPr>
          <w:lang w:val="en-US"/>
        </w:rPr>
        <w:t>2</w:t>
      </w:r>
      <w:r w:rsidR="00CE613E">
        <w:rPr>
          <w:lang w:val="en-US"/>
        </w:rP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61A35" w:rsidRPr="003435F9" w14:paraId="369EC190" w14:textId="77777777" w:rsidTr="000F4658">
        <w:trPr>
          <w:cantSplit/>
          <w:trHeight w:val="182"/>
          <w:jc w:val="center"/>
        </w:trPr>
        <w:tc>
          <w:tcPr>
            <w:tcW w:w="2290" w:type="dxa"/>
            <w:shd w:val="clear" w:color="auto" w:fill="E0E0E0"/>
            <w:vAlign w:val="center"/>
          </w:tcPr>
          <w:p w14:paraId="2F0490A3" w14:textId="77777777" w:rsidR="00261A35" w:rsidRPr="003435F9" w:rsidRDefault="00261A35" w:rsidP="000F4658">
            <w:pPr>
              <w:pStyle w:val="TAH"/>
              <w:rPr>
                <w:rFonts w:ascii="Times New Roman" w:hAnsi="Times New Roman"/>
              </w:rPr>
            </w:pPr>
            <w:r w:rsidRPr="003435F9">
              <w:rPr>
                <w:rFonts w:ascii="Times New Roman" w:hAnsi="Times New Roman"/>
              </w:rPr>
              <w:t>Parameter</w:t>
            </w:r>
          </w:p>
        </w:tc>
        <w:tc>
          <w:tcPr>
            <w:tcW w:w="7495" w:type="dxa"/>
            <w:shd w:val="clear" w:color="auto" w:fill="E0E0E0"/>
            <w:vAlign w:val="center"/>
          </w:tcPr>
          <w:p w14:paraId="5D2D86F1" w14:textId="77777777" w:rsidR="00261A35" w:rsidRPr="003435F9" w:rsidRDefault="00261A35" w:rsidP="000F4658">
            <w:pPr>
              <w:pStyle w:val="TAH"/>
              <w:rPr>
                <w:rFonts w:ascii="Times New Roman" w:hAnsi="Times New Roman"/>
              </w:rPr>
            </w:pPr>
            <w:r w:rsidRPr="003435F9">
              <w:rPr>
                <w:rFonts w:ascii="Times New Roman" w:hAnsi="Times New Roman"/>
              </w:rPr>
              <w:t>Values</w:t>
            </w:r>
          </w:p>
        </w:tc>
      </w:tr>
      <w:tr w:rsidR="00261A35" w:rsidRPr="003435F9" w14:paraId="31FE62CB" w14:textId="77777777" w:rsidTr="000F4658">
        <w:trPr>
          <w:cantSplit/>
          <w:trHeight w:val="824"/>
          <w:jc w:val="center"/>
        </w:trPr>
        <w:tc>
          <w:tcPr>
            <w:tcW w:w="2290" w:type="dxa"/>
            <w:shd w:val="clear" w:color="auto" w:fill="auto"/>
            <w:vAlign w:val="center"/>
          </w:tcPr>
          <w:p w14:paraId="03748E61"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2986C348" w14:textId="77777777" w:rsidR="00261A35" w:rsidRPr="00736DF2" w:rsidRDefault="00261A35" w:rsidP="000F4658">
            <w:pPr>
              <w:pStyle w:val="TAC"/>
              <w:rPr>
                <w:rFonts w:ascii="Times New Roman" w:hAnsi="Times New Roman"/>
              </w:rPr>
            </w:pPr>
            <w:r w:rsidRPr="00370CC3">
              <w:rPr>
                <w:rFonts w:ascii="Times New Roman" w:hAnsi="Times New Roman"/>
                <w:position w:val="-38"/>
              </w:rPr>
              <w:object w:dxaOrig="6259" w:dyaOrig="880" w14:anchorId="0CB5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44.25pt" o:ole="">
                  <v:imagedata r:id="rId15" o:title=""/>
                </v:shape>
                <o:OLEObject Type="Embed" ProgID="Equation.3" ShapeID="_x0000_i1025" DrawAspect="Content" ObjectID="_1738160512" r:id="rId16"/>
              </w:object>
            </w:r>
          </w:p>
        </w:tc>
      </w:tr>
      <w:tr w:rsidR="00261A35" w:rsidRPr="003435F9" w14:paraId="3F0395B2" w14:textId="77777777" w:rsidTr="000F4658">
        <w:trPr>
          <w:cantSplit/>
          <w:trHeight w:val="809"/>
          <w:jc w:val="center"/>
        </w:trPr>
        <w:tc>
          <w:tcPr>
            <w:tcW w:w="2290" w:type="dxa"/>
            <w:shd w:val="clear" w:color="auto" w:fill="auto"/>
            <w:vAlign w:val="center"/>
          </w:tcPr>
          <w:p w14:paraId="0720E416"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13DAC768" w14:textId="77777777" w:rsidR="00261A35" w:rsidRPr="00736DF2" w:rsidRDefault="00261A35" w:rsidP="000F4658">
            <w:pPr>
              <w:pStyle w:val="TAC"/>
              <w:rPr>
                <w:rFonts w:ascii="Times New Roman" w:hAnsi="Times New Roman"/>
              </w:rPr>
            </w:pPr>
            <w:r w:rsidRPr="00370CC3">
              <w:rPr>
                <w:rFonts w:ascii="Times New Roman" w:hAnsi="Times New Roman"/>
                <w:position w:val="-38"/>
              </w:rPr>
              <w:object w:dxaOrig="5480" w:dyaOrig="880" w14:anchorId="2AA26375">
                <v:shape id="_x0000_i1026" type="#_x0000_t75" style="width:273.75pt;height:44.25pt" o:ole="">
                  <v:imagedata r:id="rId17" o:title=""/>
                </v:shape>
                <o:OLEObject Type="Embed" ProgID="Equation.3" ShapeID="_x0000_i1026" DrawAspect="Content" ObjectID="_1738160513" r:id="rId18"/>
              </w:object>
            </w:r>
          </w:p>
          <w:p w14:paraId="4B20A916" w14:textId="77777777" w:rsidR="00261A35" w:rsidRPr="00736DF2" w:rsidRDefault="00261A35" w:rsidP="000F4658">
            <w:pPr>
              <w:pStyle w:val="TAC"/>
              <w:rPr>
                <w:rFonts w:ascii="Times New Roman" w:hAnsi="Times New Roman"/>
              </w:rPr>
            </w:pPr>
          </w:p>
        </w:tc>
      </w:tr>
      <w:tr w:rsidR="00261A35" w:rsidRPr="003435F9" w14:paraId="1D7DC72A" w14:textId="77777777" w:rsidTr="000F4658">
        <w:trPr>
          <w:cantSplit/>
          <w:trHeight w:val="378"/>
          <w:jc w:val="center"/>
        </w:trPr>
        <w:tc>
          <w:tcPr>
            <w:tcW w:w="2290" w:type="dxa"/>
            <w:shd w:val="clear" w:color="auto" w:fill="auto"/>
            <w:vAlign w:val="center"/>
          </w:tcPr>
          <w:p w14:paraId="0792AC4D"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20E8C943" w14:textId="77777777" w:rsidR="00261A35" w:rsidRPr="003435F9" w:rsidRDefault="00261A35" w:rsidP="000F4658">
            <w:pPr>
              <w:pStyle w:val="TAC"/>
              <w:rPr>
                <w:rFonts w:ascii="Times New Roman" w:hAnsi="Times New Roman"/>
              </w:rPr>
            </w:pPr>
            <w:r w:rsidRPr="002C7CDC">
              <w:rPr>
                <w:rFonts w:ascii="Times New Roman" w:hAnsi="Times New Roman"/>
                <w:position w:val="-14"/>
              </w:rPr>
              <w:object w:dxaOrig="4459" w:dyaOrig="380" w14:anchorId="32CE4A49">
                <v:shape id="_x0000_i1027" type="#_x0000_t75" style="width:222.75pt;height:21.75pt" o:ole="">
                  <v:imagedata r:id="rId19" o:title=""/>
                </v:shape>
                <o:OLEObject Type="Embed" ProgID="Equation.3" ShapeID="_x0000_i1027" DrawAspect="Content" ObjectID="_1738160514" r:id="rId20"/>
              </w:object>
            </w:r>
          </w:p>
        </w:tc>
      </w:tr>
      <w:tr w:rsidR="00261A35" w:rsidRPr="003435F9" w14:paraId="47627D84" w14:textId="77777777" w:rsidTr="000F4658">
        <w:trPr>
          <w:cantSplit/>
          <w:trHeight w:val="391"/>
          <w:jc w:val="center"/>
        </w:trPr>
        <w:tc>
          <w:tcPr>
            <w:tcW w:w="2290" w:type="dxa"/>
            <w:shd w:val="clear" w:color="auto" w:fill="auto"/>
            <w:vAlign w:val="center"/>
          </w:tcPr>
          <w:p w14:paraId="7D4E5618" w14:textId="77777777" w:rsidR="00261A35" w:rsidRPr="003435F9" w:rsidRDefault="00261A35" w:rsidP="000F4658">
            <w:pPr>
              <w:pStyle w:val="TAL"/>
              <w:rPr>
                <w:rFonts w:ascii="Times New Roman" w:hAnsi="Times New Roman"/>
                <w:lang w:val="en-US"/>
              </w:rPr>
            </w:pPr>
            <w:r w:rsidRPr="003435F9">
              <w:rPr>
                <w:rFonts w:ascii="Times New Roman" w:hAnsi="Times New Roman"/>
                <w:lang w:val="en-US"/>
              </w:rPr>
              <w:t xml:space="preserve">Maximum directional gain of an antenna element </w:t>
            </w:r>
            <w:proofErr w:type="spellStart"/>
            <w:proofErr w:type="gramStart"/>
            <w:r w:rsidRPr="003435F9">
              <w:rPr>
                <w:rFonts w:ascii="Times New Roman" w:hAnsi="Times New Roman"/>
                <w:i/>
                <w:lang w:val="en-US"/>
              </w:rPr>
              <w:t>G</w:t>
            </w:r>
            <w:r w:rsidRPr="003435F9">
              <w:rPr>
                <w:rFonts w:ascii="Times New Roman" w:hAnsi="Times New Roman"/>
                <w:i/>
                <w:vertAlign w:val="subscript"/>
                <w:lang w:val="en-US"/>
              </w:rPr>
              <w:t>E,max</w:t>
            </w:r>
            <w:proofErr w:type="spellEnd"/>
            <w:proofErr w:type="gramEnd"/>
          </w:p>
        </w:tc>
        <w:tc>
          <w:tcPr>
            <w:tcW w:w="7495" w:type="dxa"/>
            <w:vAlign w:val="center"/>
          </w:tcPr>
          <w:p w14:paraId="4149CDA1" w14:textId="77777777" w:rsidR="00261A35" w:rsidRPr="003435F9" w:rsidRDefault="00261A35" w:rsidP="000F4658">
            <w:pPr>
              <w:pStyle w:val="TAC"/>
              <w:rPr>
                <w:rFonts w:ascii="Times New Roman" w:hAnsi="Times New Roman"/>
                <w:lang w:val="en-US"/>
              </w:rPr>
            </w:pPr>
            <w:r w:rsidRPr="003435F9">
              <w:rPr>
                <w:rFonts w:ascii="Times New Roman" w:hAnsi="Times New Roman"/>
                <w:lang w:val="en-US" w:eastAsia="ja-JP"/>
              </w:rPr>
              <w:t>3</w:t>
            </w:r>
            <w:r w:rsidRPr="003435F9">
              <w:rPr>
                <w:rFonts w:ascii="Times New Roman" w:hAnsi="Times New Roman"/>
                <w:lang w:val="en-US"/>
              </w:rPr>
              <w:t xml:space="preserve"> dBi (assuming 5dBi directivity and 2dB loss)</w:t>
            </w:r>
          </w:p>
        </w:tc>
      </w:tr>
      <w:tr w:rsidR="00261A35" w:rsidRPr="003435F9" w14:paraId="7E0DAC75" w14:textId="77777777" w:rsidTr="000F4658">
        <w:trPr>
          <w:cantSplit/>
          <w:trHeight w:val="391"/>
          <w:jc w:val="center"/>
        </w:trPr>
        <w:tc>
          <w:tcPr>
            <w:tcW w:w="2290" w:type="dxa"/>
            <w:shd w:val="clear" w:color="auto" w:fill="auto"/>
            <w:vAlign w:val="center"/>
          </w:tcPr>
          <w:p w14:paraId="28761D9A" w14:textId="77777777" w:rsidR="00261A35" w:rsidRPr="003435F9" w:rsidRDefault="00261A35" w:rsidP="000F4658">
            <w:pPr>
              <w:pStyle w:val="TAL"/>
              <w:rPr>
                <w:rFonts w:ascii="Times New Roman" w:hAnsi="Times New Roman"/>
                <w:lang w:eastAsia="ja-JP"/>
              </w:rPr>
            </w:pPr>
            <w:r w:rsidRPr="003435F9">
              <w:rPr>
                <w:rFonts w:ascii="Times New Roman" w:hAnsi="Times New Roman"/>
                <w:lang w:eastAsia="ja-JP"/>
              </w:rPr>
              <w:t xml:space="preserve">UE antenna configuration </w:t>
            </w:r>
          </w:p>
        </w:tc>
        <w:tc>
          <w:tcPr>
            <w:tcW w:w="7495" w:type="dxa"/>
            <w:vAlign w:val="center"/>
          </w:tcPr>
          <w:p w14:paraId="565A5EF5" w14:textId="77777777" w:rsidR="00261A35" w:rsidRPr="003435F9" w:rsidRDefault="00261A35" w:rsidP="000F4658">
            <w:pPr>
              <w:pStyle w:val="TAC"/>
              <w:rPr>
                <w:rFonts w:ascii="Times New Roman" w:hAnsi="Times New Roman"/>
                <w:lang w:val="en-US" w:eastAsia="ja-JP"/>
              </w:rPr>
            </w:pPr>
            <w:r w:rsidRPr="003435F9">
              <w:rPr>
                <w:rFonts w:ascii="Times New Roman" w:hAnsi="Times New Roman"/>
                <w:lang w:val="en-US" w:eastAsia="ja-JP"/>
              </w:rPr>
              <w:t>(M</w:t>
            </w:r>
            <w:r w:rsidRPr="003435F9">
              <w:rPr>
                <w:rFonts w:ascii="Times New Roman" w:hAnsi="Times New Roman"/>
                <w:vertAlign w:val="subscript"/>
                <w:lang w:val="en-US" w:eastAsia="ja-JP"/>
              </w:rPr>
              <w:t>g</w:t>
            </w:r>
            <w:r w:rsidRPr="003435F9">
              <w:rPr>
                <w:rFonts w:ascii="Times New Roman" w:hAnsi="Times New Roman"/>
                <w:lang w:val="en-US" w:eastAsia="ja-JP"/>
              </w:rPr>
              <w:t>, N</w:t>
            </w:r>
            <w:r w:rsidRPr="003435F9">
              <w:rPr>
                <w:rFonts w:ascii="Times New Roman" w:hAnsi="Times New Roman"/>
                <w:vertAlign w:val="subscript"/>
                <w:lang w:val="en-US" w:eastAsia="ja-JP"/>
              </w:rPr>
              <w:t>g</w:t>
            </w:r>
            <w:r w:rsidRPr="003435F9">
              <w:rPr>
                <w:rFonts w:ascii="Times New Roman" w:hAnsi="Times New Roman"/>
                <w:lang w:val="en-US" w:eastAsia="ja-JP"/>
              </w:rPr>
              <w:t>, M, N, P) = (1, 1, 2, 2, 2)</w:t>
            </w:r>
          </w:p>
          <w:p w14:paraId="63F9B7D1" w14:textId="77777777" w:rsidR="00261A35" w:rsidRPr="003435F9" w:rsidRDefault="00261A35" w:rsidP="000F4658">
            <w:pPr>
              <w:pStyle w:val="TAC"/>
              <w:rPr>
                <w:rFonts w:ascii="Times New Roman" w:hAnsi="Times New Roman"/>
                <w:lang w:val="en-US" w:eastAsia="ja-JP"/>
              </w:rPr>
            </w:pPr>
            <w:r w:rsidRPr="003435F9">
              <w:rPr>
                <w:rFonts w:ascii="Times New Roman" w:hAnsi="Times New Roman"/>
                <w:lang w:val="en-US" w:eastAsia="ja-JP"/>
              </w:rPr>
              <w:t>Note 1,2</w:t>
            </w:r>
          </w:p>
        </w:tc>
      </w:tr>
      <w:tr w:rsidR="00261A35" w:rsidRPr="003435F9" w14:paraId="14F42CA8" w14:textId="77777777" w:rsidTr="000F4658">
        <w:trPr>
          <w:cantSplit/>
          <w:trHeight w:val="391"/>
          <w:jc w:val="center"/>
        </w:trPr>
        <w:tc>
          <w:tcPr>
            <w:tcW w:w="2290" w:type="dxa"/>
            <w:shd w:val="clear" w:color="auto" w:fill="auto"/>
            <w:vAlign w:val="center"/>
          </w:tcPr>
          <w:p w14:paraId="6D9DF50B" w14:textId="77777777" w:rsidR="00261A35" w:rsidRPr="003435F9" w:rsidRDefault="00261A35" w:rsidP="000F4658">
            <w:pPr>
              <w:pStyle w:val="TAL"/>
              <w:rPr>
                <w:rFonts w:ascii="Times New Roman" w:hAnsi="Times New Roman"/>
                <w:lang w:eastAsia="ja-JP"/>
              </w:rPr>
            </w:pPr>
            <w:r w:rsidRPr="003435F9">
              <w:rPr>
                <w:rFonts w:ascii="Times New Roman" w:hAnsi="Times New Roman"/>
                <w:lang w:eastAsia="ja-JP"/>
              </w:rPr>
              <w:t>(</w:t>
            </w:r>
            <w:proofErr w:type="gramStart"/>
            <w:r w:rsidRPr="003435F9">
              <w:rPr>
                <w:rFonts w:ascii="Times New Roman" w:hAnsi="Times New Roman"/>
                <w:lang w:eastAsia="ja-JP"/>
              </w:rPr>
              <w:t>d</w:t>
            </w:r>
            <w:r w:rsidRPr="003435F9">
              <w:rPr>
                <w:rFonts w:ascii="Times New Roman" w:hAnsi="Times New Roman"/>
                <w:vertAlign w:val="subscript"/>
                <w:lang w:eastAsia="ja-JP"/>
              </w:rPr>
              <w:t>v</w:t>
            </w:r>
            <w:proofErr w:type="gramEnd"/>
            <w:r w:rsidRPr="003435F9">
              <w:rPr>
                <w:rFonts w:ascii="Times New Roman" w:hAnsi="Times New Roman"/>
                <w:lang w:eastAsia="ja-JP"/>
              </w:rPr>
              <w:t>, d</w:t>
            </w:r>
            <w:r w:rsidRPr="003435F9">
              <w:rPr>
                <w:rFonts w:ascii="Times New Roman" w:hAnsi="Times New Roman"/>
                <w:vertAlign w:val="subscript"/>
                <w:lang w:eastAsia="ja-JP"/>
              </w:rPr>
              <w:t>h</w:t>
            </w:r>
            <w:r w:rsidRPr="003435F9">
              <w:rPr>
                <w:rFonts w:ascii="Times New Roman" w:hAnsi="Times New Roman"/>
                <w:lang w:eastAsia="ja-JP"/>
              </w:rPr>
              <w:t>)</w:t>
            </w:r>
          </w:p>
        </w:tc>
        <w:tc>
          <w:tcPr>
            <w:tcW w:w="7495" w:type="dxa"/>
            <w:vAlign w:val="center"/>
          </w:tcPr>
          <w:p w14:paraId="5FCEA09A" w14:textId="77777777" w:rsidR="00261A35" w:rsidRPr="003435F9" w:rsidRDefault="00261A35" w:rsidP="000F4658">
            <w:pPr>
              <w:pStyle w:val="TAC"/>
              <w:rPr>
                <w:rFonts w:ascii="Times New Roman" w:hAnsi="Times New Roman"/>
                <w:lang w:eastAsia="ja-JP"/>
              </w:rPr>
            </w:pPr>
            <w:r w:rsidRPr="003435F9">
              <w:rPr>
                <w:rFonts w:ascii="Times New Roman" w:hAnsi="Times New Roman"/>
                <w:lang w:eastAsia="ja-JP"/>
              </w:rPr>
              <w:t>(0.5λ, 0.5λ)</w:t>
            </w:r>
          </w:p>
        </w:tc>
      </w:tr>
      <w:tr w:rsidR="00261A35" w:rsidRPr="003435F9" w14:paraId="0D9CEAB2" w14:textId="77777777" w:rsidTr="000F4658">
        <w:trPr>
          <w:cantSplit/>
          <w:trHeight w:val="391"/>
          <w:jc w:val="center"/>
        </w:trPr>
        <w:tc>
          <w:tcPr>
            <w:tcW w:w="2290" w:type="dxa"/>
            <w:shd w:val="clear" w:color="auto" w:fill="auto"/>
            <w:vAlign w:val="center"/>
          </w:tcPr>
          <w:p w14:paraId="7661F468" w14:textId="77777777" w:rsidR="00261A35" w:rsidRPr="003435F9" w:rsidRDefault="00261A35" w:rsidP="000F4658">
            <w:pPr>
              <w:pStyle w:val="TAL"/>
              <w:rPr>
                <w:rFonts w:ascii="Times New Roman" w:hAnsi="Times New Roman"/>
                <w:lang w:eastAsia="ja-JP"/>
              </w:rPr>
            </w:pPr>
            <w:bookmarkStart w:id="3" w:name="_Hlk127175275"/>
            <w:r w:rsidRPr="003435F9">
              <w:rPr>
                <w:rFonts w:ascii="Times New Roman" w:hAnsi="Times New Roman"/>
                <w:lang w:val="en-US" w:eastAsia="ja-JP"/>
              </w:rPr>
              <w:t>UE orientation</w:t>
            </w:r>
          </w:p>
        </w:tc>
        <w:tc>
          <w:tcPr>
            <w:tcW w:w="7495" w:type="dxa"/>
            <w:vAlign w:val="center"/>
          </w:tcPr>
          <w:p w14:paraId="26EA2FA5" w14:textId="77777777" w:rsidR="00261A35" w:rsidRPr="003435F9" w:rsidRDefault="00261A35" w:rsidP="000F4658">
            <w:pPr>
              <w:pStyle w:val="TAC"/>
              <w:ind w:left="-56"/>
              <w:rPr>
                <w:rFonts w:ascii="Times New Roman" w:hAnsi="Times New Roman"/>
                <w:lang w:val="en-US" w:eastAsia="ja-JP"/>
              </w:rPr>
            </w:pPr>
            <w:r w:rsidRPr="00736DF2">
              <w:rPr>
                <w:rFonts w:ascii="Times New Roman" w:hAnsi="Times New Roman"/>
                <w:highlight w:val="yellow"/>
                <w:lang w:val="en-US" w:eastAsia="ja-JP"/>
              </w:rPr>
              <w:t>Random orientation in the azimuth domain: uniformly distributed between -90 and 90 degrees Note 3</w:t>
            </w:r>
          </w:p>
          <w:p w14:paraId="01329C25" w14:textId="77777777" w:rsidR="00261A35" w:rsidRPr="003435F9" w:rsidRDefault="00261A35" w:rsidP="000F4658">
            <w:pPr>
              <w:pStyle w:val="TAC"/>
              <w:ind w:left="-56"/>
              <w:rPr>
                <w:rFonts w:ascii="Times New Roman" w:hAnsi="Times New Roman"/>
                <w:lang w:eastAsia="ja-JP"/>
              </w:rPr>
            </w:pPr>
            <w:r w:rsidRPr="003435F9">
              <w:rPr>
                <w:rFonts w:ascii="Times New Roman" w:hAnsi="Times New Roman"/>
                <w:lang w:val="en-US" w:eastAsia="ja-JP"/>
              </w:rPr>
              <w:t>Fixed elevation: 90 degrees</w:t>
            </w:r>
          </w:p>
        </w:tc>
      </w:tr>
      <w:bookmarkEnd w:id="3"/>
      <w:tr w:rsidR="00261A35" w:rsidRPr="003435F9" w14:paraId="15A8A3C6" w14:textId="77777777" w:rsidTr="000F4658">
        <w:trPr>
          <w:cantSplit/>
          <w:trHeight w:val="391"/>
          <w:jc w:val="center"/>
        </w:trPr>
        <w:tc>
          <w:tcPr>
            <w:tcW w:w="9785" w:type="dxa"/>
            <w:gridSpan w:val="2"/>
            <w:shd w:val="clear" w:color="auto" w:fill="auto"/>
            <w:vAlign w:val="center"/>
          </w:tcPr>
          <w:p w14:paraId="57E46B6E" w14:textId="77777777" w:rsidR="00261A35" w:rsidRPr="003435F9" w:rsidRDefault="00261A35" w:rsidP="000F4658">
            <w:pPr>
              <w:pStyle w:val="TAN"/>
              <w:rPr>
                <w:rFonts w:ascii="Times New Roman" w:hAnsi="Times New Roman"/>
                <w:lang w:val="de-DE" w:eastAsia="ja-JP"/>
              </w:rPr>
            </w:pPr>
            <w:r w:rsidRPr="003435F9">
              <w:rPr>
                <w:rFonts w:ascii="Times New Roman" w:hAnsi="Times New Roman"/>
                <w:lang w:val="de-DE" w:eastAsia="ja-JP"/>
              </w:rPr>
              <w:t>Note 1:</w:t>
            </w:r>
            <w:r w:rsidRPr="003435F9">
              <w:rPr>
                <w:rFonts w:ascii="Times New Roman" w:hAnsi="Times New Roman"/>
                <w:lang w:val="sv-SE" w:eastAsia="ja-JP"/>
              </w:rPr>
              <w:tab/>
            </w:r>
            <w:r w:rsidRPr="003435F9">
              <w:rPr>
                <w:rFonts w:ascii="Times New Roman" w:hAnsi="Times New Roman"/>
                <w:lang w:val="de-DE" w:eastAsia="ja-JP"/>
              </w:rPr>
              <w:t xml:space="preserve">Mg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panels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elevation</w:t>
            </w:r>
            <w:proofErr w:type="spellEnd"/>
            <w:r w:rsidRPr="003435F9">
              <w:rPr>
                <w:rFonts w:ascii="Times New Roman" w:hAnsi="Times New Roman"/>
                <w:lang w:val="de-DE" w:eastAsia="ja-JP"/>
              </w:rPr>
              <w:t xml:space="preserve">, Ng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panels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azimuth</w:t>
            </w:r>
            <w:proofErr w:type="spellEnd"/>
            <w:r w:rsidRPr="003435F9">
              <w:rPr>
                <w:rFonts w:ascii="Times New Roman" w:hAnsi="Times New Roman"/>
                <w:lang w:val="de-DE" w:eastAsia="ja-JP"/>
              </w:rPr>
              <w:t xml:space="preserve">, M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elements</w:t>
            </w:r>
            <w:proofErr w:type="spellEnd"/>
            <w:r w:rsidRPr="003435F9">
              <w:rPr>
                <w:rFonts w:ascii="Times New Roman" w:hAnsi="Times New Roman"/>
                <w:lang w:val="de-DE" w:eastAsia="ja-JP"/>
              </w:rPr>
              <w:t>/</w:t>
            </w:r>
            <w:proofErr w:type="spellStart"/>
            <w:r w:rsidRPr="003435F9">
              <w:rPr>
                <w:rFonts w:ascii="Times New Roman" w:hAnsi="Times New Roman"/>
                <w:lang w:val="de-DE" w:eastAsia="ja-JP"/>
              </w:rPr>
              <w:t>subarrays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elevation</w:t>
            </w:r>
            <w:proofErr w:type="spellEnd"/>
            <w:r w:rsidRPr="003435F9">
              <w:rPr>
                <w:rFonts w:ascii="Times New Roman" w:hAnsi="Times New Roman"/>
                <w:lang w:val="de-DE" w:eastAsia="ja-JP"/>
              </w:rPr>
              <w:t xml:space="preserve">, N=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elements</w:t>
            </w:r>
            <w:proofErr w:type="spellEnd"/>
            <w:r w:rsidRPr="003435F9">
              <w:rPr>
                <w:rFonts w:ascii="Times New Roman" w:hAnsi="Times New Roman"/>
                <w:lang w:val="de-DE" w:eastAsia="ja-JP"/>
              </w:rPr>
              <w:t>/</w:t>
            </w:r>
            <w:proofErr w:type="spellStart"/>
            <w:r w:rsidRPr="003435F9">
              <w:rPr>
                <w:rFonts w:ascii="Times New Roman" w:hAnsi="Times New Roman"/>
                <w:lang w:val="de-DE" w:eastAsia="ja-JP"/>
              </w:rPr>
              <w:t>subarrays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azimuth</w:t>
            </w:r>
            <w:proofErr w:type="spellEnd"/>
            <w:r w:rsidRPr="003435F9">
              <w:rPr>
                <w:rFonts w:ascii="Times New Roman" w:hAnsi="Times New Roman"/>
                <w:lang w:val="de-DE" w:eastAsia="ja-JP"/>
              </w:rPr>
              <w:t xml:space="preserve">, P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of </w:t>
            </w:r>
            <w:proofErr w:type="spellStart"/>
            <w:r w:rsidRPr="003435F9">
              <w:rPr>
                <w:rFonts w:ascii="Times New Roman" w:hAnsi="Times New Roman"/>
                <w:lang w:val="de-DE" w:eastAsia="ja-JP"/>
              </w:rPr>
              <w:t>polarizations</w:t>
            </w:r>
            <w:proofErr w:type="spellEnd"/>
            <w:r w:rsidRPr="003435F9">
              <w:rPr>
                <w:rFonts w:ascii="Times New Roman" w:hAnsi="Times New Roman"/>
                <w:lang w:val="de-DE" w:eastAsia="ja-JP"/>
              </w:rPr>
              <w:t>.</w:t>
            </w:r>
          </w:p>
          <w:p w14:paraId="70FA4C36" w14:textId="77777777" w:rsidR="00261A35" w:rsidRPr="003435F9" w:rsidRDefault="00261A35" w:rsidP="000F4658">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sv-SE" w:eastAsia="ja-JP"/>
              </w:rPr>
              <w:tab/>
            </w:r>
            <w:r w:rsidRPr="003435F9">
              <w:rPr>
                <w:rFonts w:ascii="Times New Roman" w:hAnsi="Times New Roman"/>
                <w:lang w:val="de-DE" w:eastAsia="ja-JP"/>
              </w:rPr>
              <w:t xml:space="preserve">TX power </w:t>
            </w:r>
            <w:proofErr w:type="spellStart"/>
            <w:r w:rsidRPr="003435F9">
              <w:rPr>
                <w:rFonts w:ascii="Times New Roman" w:hAnsi="Times New Roman"/>
                <w:lang w:val="de-DE" w:eastAsia="ja-JP"/>
              </w:rPr>
              <w:t>is</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specified</w:t>
            </w:r>
            <w:proofErr w:type="spellEnd"/>
            <w:r w:rsidRPr="003435F9">
              <w:rPr>
                <w:rFonts w:ascii="Times New Roman" w:hAnsi="Times New Roman"/>
                <w:lang w:val="de-DE" w:eastAsia="ja-JP"/>
              </w:rPr>
              <w:t xml:space="preserve"> per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a </w:t>
            </w:r>
            <w:proofErr w:type="spellStart"/>
            <w:r w:rsidRPr="003435F9">
              <w:rPr>
                <w:rFonts w:ascii="Times New Roman" w:hAnsi="Times New Roman"/>
                <w:lang w:val="de-DE" w:eastAsia="ja-JP"/>
              </w:rPr>
              <w:t>single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may</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be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simulated</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under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the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assumption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match</w:t>
            </w:r>
            <w:proofErr w:type="spellEnd"/>
            <w:r w:rsidRPr="003435F9">
              <w:rPr>
                <w:rFonts w:ascii="Times New Roman" w:hAnsi="Times New Roman"/>
                <w:lang w:val="de-DE" w:eastAsia="ja-JP"/>
              </w:rPr>
              <w:t>.</w:t>
            </w:r>
          </w:p>
          <w:p w14:paraId="4D4AB5B1" w14:textId="77777777" w:rsidR="00261A35" w:rsidRPr="003435F9" w:rsidRDefault="00261A35" w:rsidP="000F4658">
            <w:pPr>
              <w:pStyle w:val="TAN"/>
              <w:rPr>
                <w:rFonts w:ascii="Times New Roman" w:hAnsi="Times New Roman"/>
                <w:lang w:val="en-US" w:eastAsia="ja-JP"/>
              </w:rPr>
            </w:pPr>
            <w:r w:rsidRPr="00736DF2">
              <w:rPr>
                <w:rFonts w:ascii="Times New Roman" w:hAnsi="Times New Roman"/>
                <w:highlight w:val="yellow"/>
                <w:lang w:val="de-DE" w:eastAsia="ja-JP"/>
              </w:rPr>
              <w:t>Note3:</w:t>
            </w:r>
            <w:r w:rsidRPr="00736DF2">
              <w:rPr>
                <w:rFonts w:ascii="Times New Roman" w:hAnsi="Times New Roman"/>
                <w:highlight w:val="yellow"/>
                <w:lang w:val="sv-SE" w:eastAsia="ja-JP"/>
              </w:rPr>
              <w:tab/>
            </w:r>
            <w:r w:rsidRPr="00736DF2">
              <w:rPr>
                <w:rFonts w:ascii="Times New Roman" w:hAnsi="Times New Roman"/>
                <w:highlight w:val="yellow"/>
                <w:lang w:val="en-US" w:eastAsia="ja-JP"/>
              </w:rPr>
              <w:t>This is done to emulate two panels: the configuration is equivalent to 2 panels with 180 shift in horizontal orientation and UE orientation uniformly distributed in the azimuth domain between -180 and 180 degrees.</w:t>
            </w:r>
          </w:p>
          <w:p w14:paraId="46292DBA" w14:textId="77777777" w:rsidR="00261A35" w:rsidRPr="003435F9" w:rsidRDefault="00261A35" w:rsidP="000F4658">
            <w:pPr>
              <w:pStyle w:val="TAN"/>
              <w:rPr>
                <w:rFonts w:ascii="Times New Roman" w:hAnsi="Times New Roman"/>
                <w:lang w:eastAsia="ja-JP"/>
              </w:rPr>
            </w:pPr>
            <w:r w:rsidRPr="003435F9">
              <w:rPr>
                <w:rFonts w:ascii="Times New Roman" w:hAnsi="Times New Roman"/>
                <w:lang w:val="en-US" w:eastAsia="ja-JP"/>
              </w:rPr>
              <w:t>Note 4:</w:t>
            </w:r>
            <w:r w:rsidRPr="003435F9">
              <w:rPr>
                <w:rFonts w:ascii="Times New Roman" w:hAnsi="Times New Roman"/>
                <w:lang w:val="sv-SE" w:eastAsia="ja-JP"/>
              </w:rPr>
              <w:tab/>
            </w:r>
            <w:r w:rsidRPr="003435F9">
              <w:rPr>
                <w:rFonts w:ascii="Times New Roman" w:hAnsi="Times New Roman"/>
                <w:lang w:val="en-US" w:eastAsia="ja-JP"/>
              </w:rPr>
              <w:t xml:space="preserve">A </w:t>
            </w:r>
            <w:proofErr w:type="gramStart"/>
            <w:r w:rsidRPr="003435F9">
              <w:rPr>
                <w:rFonts w:ascii="Times New Roman" w:hAnsi="Times New Roman"/>
                <w:lang w:val="en-US" w:eastAsia="ja-JP"/>
              </w:rPr>
              <w:t>90 degree</w:t>
            </w:r>
            <w:proofErr w:type="gramEnd"/>
            <w:r w:rsidRPr="003435F9">
              <w:rPr>
                <w:rFonts w:ascii="Times New Roman" w:hAnsi="Times New Roman"/>
                <w:lang w:val="en-US" w:eastAsia="ja-JP"/>
              </w:rPr>
              <w:t xml:space="preserve"> element beamwidth was assumed for simulations, even though the physically correct beamwidth would be 130 degrees. </w:t>
            </w:r>
            <w:r w:rsidRPr="003435F9">
              <w:rPr>
                <w:rFonts w:ascii="Times New Roman" w:hAnsi="Times New Roman"/>
                <w:lang w:eastAsia="ja-JP"/>
              </w:rPr>
              <w:t>The difference in assumption does not substantially impact the simulation</w:t>
            </w:r>
          </w:p>
          <w:p w14:paraId="34CC1E06" w14:textId="77777777" w:rsidR="00261A35" w:rsidRPr="003435F9" w:rsidRDefault="00261A35" w:rsidP="000F4658">
            <w:pPr>
              <w:pStyle w:val="TAN"/>
              <w:ind w:left="0" w:firstLine="0"/>
              <w:rPr>
                <w:rFonts w:ascii="Times New Roman" w:hAnsi="Times New Roman"/>
                <w:lang w:eastAsia="ja-JP"/>
              </w:rPr>
            </w:pPr>
          </w:p>
        </w:tc>
      </w:tr>
    </w:tbl>
    <w:p w14:paraId="42258F6F" w14:textId="77777777" w:rsidR="002C1C82" w:rsidRDefault="002C1C82" w:rsidP="00E22843">
      <w:pPr>
        <w:rPr>
          <w:lang w:val="en-US"/>
        </w:rPr>
      </w:pPr>
    </w:p>
    <w:p w14:paraId="5F500834" w14:textId="582F577A" w:rsidR="00CE613E" w:rsidRDefault="00CF0A18" w:rsidP="00736DF2">
      <w:pPr>
        <w:jc w:val="both"/>
        <w:rPr>
          <w:lang w:val="en-US"/>
        </w:rPr>
      </w:pPr>
      <w:r>
        <w:rPr>
          <w:lang w:val="en-US"/>
        </w:rPr>
        <w:t xml:space="preserve">We would like to discuss about the current assumptions for the UE orientation. </w:t>
      </w:r>
      <w:r w:rsidR="00D44F7C">
        <w:rPr>
          <w:lang w:val="en-US"/>
        </w:rPr>
        <w:t>The assumption is that t</w:t>
      </w:r>
      <w:r w:rsidR="00E07238">
        <w:rPr>
          <w:lang w:val="en-US"/>
        </w:rPr>
        <w:t xml:space="preserve">he single-panel UE </w:t>
      </w:r>
      <w:r w:rsidR="00D44F7C">
        <w:rPr>
          <w:lang w:val="en-US"/>
        </w:rPr>
        <w:t xml:space="preserve">has </w:t>
      </w:r>
      <w:r w:rsidR="00E07238">
        <w:rPr>
          <w:lang w:val="en-US"/>
        </w:rPr>
        <w:t>a</w:t>
      </w:r>
      <w:r w:rsidR="00F126AF">
        <w:rPr>
          <w:lang w:val="en-US"/>
        </w:rPr>
        <w:t xml:space="preserve"> random orientation in the azimuth domain which is obtained from a </w:t>
      </w:r>
      <w:r w:rsidR="005609CB">
        <w:rPr>
          <w:lang w:val="en-US"/>
        </w:rPr>
        <w:t xml:space="preserve">uniform distribution from -90 to 90 degrees. According to Note 3, this assumption is used to emulate </w:t>
      </w:r>
      <w:r w:rsidR="000D5FDF">
        <w:rPr>
          <w:lang w:val="en-US"/>
        </w:rPr>
        <w:t xml:space="preserve">a dual-panel UE with 180 </w:t>
      </w:r>
      <w:proofErr w:type="gramStart"/>
      <w:r w:rsidR="000D5FDF">
        <w:rPr>
          <w:lang w:val="en-US"/>
        </w:rPr>
        <w:t>shift</w:t>
      </w:r>
      <w:proofErr w:type="gramEnd"/>
      <w:r w:rsidR="000D5FDF">
        <w:rPr>
          <w:lang w:val="en-US"/>
        </w:rPr>
        <w:t xml:space="preserve"> in horizontal orientation and where the UE orientation in azimuth domain is</w:t>
      </w:r>
      <w:r w:rsidR="00657C1E">
        <w:rPr>
          <w:lang w:val="en-US"/>
        </w:rPr>
        <w:t xml:space="preserve"> uniformly distributed</w:t>
      </w:r>
      <w:r w:rsidR="000D5FDF">
        <w:rPr>
          <w:lang w:val="en-US"/>
        </w:rPr>
        <w:t xml:space="preserve"> between -180 and </w:t>
      </w:r>
      <w:r w:rsidR="00657C1E">
        <w:rPr>
          <w:lang w:val="en-US"/>
        </w:rPr>
        <w:t>180 degrees.</w:t>
      </w:r>
    </w:p>
    <w:p w14:paraId="58033746" w14:textId="4930F24A" w:rsidR="00971CA2" w:rsidRDefault="00715757" w:rsidP="00736DF2">
      <w:pPr>
        <w:jc w:val="both"/>
        <w:rPr>
          <w:lang w:val="en-US"/>
        </w:rPr>
      </w:pPr>
      <w:r>
        <w:rPr>
          <w:lang w:val="en-US"/>
        </w:rPr>
        <w:t>The above can be visually interpret</w:t>
      </w:r>
      <w:r w:rsidR="001D7A18">
        <w:rPr>
          <w:lang w:val="en-US"/>
        </w:rPr>
        <w:t>ed</w:t>
      </w:r>
      <w:r>
        <w:rPr>
          <w:lang w:val="en-US"/>
        </w:rPr>
        <w:t xml:space="preserve"> as shown in </w:t>
      </w:r>
      <w:r w:rsidR="00751EAD">
        <w:rPr>
          <w:lang w:val="en-US"/>
        </w:rPr>
        <w:t xml:space="preserve">Figure </w:t>
      </w:r>
      <w:r w:rsidR="00523C83">
        <w:rPr>
          <w:lang w:val="en-US"/>
        </w:rPr>
        <w:t>3</w:t>
      </w:r>
      <w:r w:rsidR="00751EAD">
        <w:rPr>
          <w:lang w:val="en-US"/>
        </w:rPr>
        <w:t>:</w:t>
      </w:r>
    </w:p>
    <w:p w14:paraId="1C1F8743" w14:textId="77777777" w:rsidR="0048296D" w:rsidRDefault="0048296D" w:rsidP="00E22843">
      <w:pPr>
        <w:rPr>
          <w:lang w:val="en-US"/>
        </w:rPr>
      </w:pPr>
    </w:p>
    <w:p w14:paraId="51D8205D" w14:textId="112A32A4" w:rsidR="0048296D" w:rsidRDefault="009D3E95" w:rsidP="00736DF2">
      <w:pPr>
        <w:keepNext/>
        <w:jc w:val="center"/>
      </w:pPr>
      <w:r>
        <w:rPr>
          <w:noProof/>
        </w:rPr>
        <w:drawing>
          <wp:inline distT="0" distB="0" distL="0" distR="0" wp14:anchorId="1AE57660" wp14:editId="3F1DBD94">
            <wp:extent cx="6115685" cy="21037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685" cy="2103755"/>
                    </a:xfrm>
                    <a:prstGeom prst="rect">
                      <a:avLst/>
                    </a:prstGeom>
                  </pic:spPr>
                </pic:pic>
              </a:graphicData>
            </a:graphic>
          </wp:inline>
        </w:drawing>
      </w:r>
    </w:p>
    <w:p w14:paraId="1722D457" w14:textId="2C8E83EE" w:rsidR="0048296D" w:rsidRDefault="0048296D" w:rsidP="0014388A">
      <w:pPr>
        <w:pStyle w:val="Caption"/>
      </w:pPr>
      <w:r>
        <w:t xml:space="preserve">Figure </w:t>
      </w:r>
      <w:r w:rsidR="00523C83">
        <w:t>3</w:t>
      </w:r>
      <w:r>
        <w:t xml:space="preserve">. </w:t>
      </w:r>
      <w:r w:rsidR="00DA635F">
        <w:t>Top view of the UE (</w:t>
      </w:r>
      <w:proofErr w:type="gramStart"/>
      <w:r w:rsidR="00DA635F">
        <w:t>i.e.</w:t>
      </w:r>
      <w:proofErr w:type="gramEnd"/>
      <w:r w:rsidR="00DA635F">
        <w:t xml:space="preserve"> from </w:t>
      </w:r>
      <w:r w:rsidR="005630A2">
        <w:t xml:space="preserve">positive Z axis) of a single-panel and dual-panel UEs. </w:t>
      </w:r>
      <w:r w:rsidR="007961CB">
        <w:t xml:space="preserve">The </w:t>
      </w:r>
      <w:r w:rsidR="006A0DA4">
        <w:t xml:space="preserve">blue and orange </w:t>
      </w:r>
      <w:proofErr w:type="spellStart"/>
      <w:r w:rsidR="006A0DA4">
        <w:t>rectangules</w:t>
      </w:r>
      <w:proofErr w:type="spellEnd"/>
      <w:r w:rsidR="006A0DA4">
        <w:t xml:space="preserve"> represents the UE and UE panel, respectively. The figure shows the </w:t>
      </w:r>
      <w:r w:rsidR="00505E11">
        <w:t xml:space="preserve">possible </w:t>
      </w:r>
      <w:r w:rsidR="006A0DA4">
        <w:t xml:space="preserve">azimuth </w:t>
      </w:r>
      <w:r w:rsidR="00505E11">
        <w:t xml:space="preserve">orientations </w:t>
      </w:r>
      <w:r w:rsidR="006A0DA4">
        <w:t>as specified in the simulation guidelines.</w:t>
      </w:r>
    </w:p>
    <w:p w14:paraId="615A004D" w14:textId="77C66340" w:rsidR="008E1EE2" w:rsidRPr="00F005D9" w:rsidRDefault="00060C36" w:rsidP="00736DF2">
      <w:pPr>
        <w:jc w:val="both"/>
      </w:pPr>
      <w:r>
        <w:lastRenderedPageBreak/>
        <w:t xml:space="preserve">We </w:t>
      </w:r>
      <w:r w:rsidR="00754D11">
        <w:t xml:space="preserve">have problems </w:t>
      </w:r>
      <w:r w:rsidR="00023081">
        <w:t xml:space="preserve">understanding the equivalence between </w:t>
      </w:r>
      <w:r>
        <w:t xml:space="preserve">the single-panel UE and the dual-panel UE </w:t>
      </w:r>
      <w:r w:rsidR="00023081">
        <w:t xml:space="preserve">case </w:t>
      </w:r>
      <w:r w:rsidR="00B915CB">
        <w:t>when it comes t</w:t>
      </w:r>
      <w:r w:rsidR="00EB0231">
        <w:t>o t</w:t>
      </w:r>
      <w:r w:rsidR="00B915CB">
        <w:t>he UE orientation</w:t>
      </w:r>
      <w:r w:rsidR="008A4EA4">
        <w:t xml:space="preserve"> and cell selection</w:t>
      </w:r>
      <w:r w:rsidR="00B915CB">
        <w:t xml:space="preserve">. </w:t>
      </w:r>
      <w:r w:rsidR="00CC5E55">
        <w:t xml:space="preserve">Based on the agreement that the cell selection is </w:t>
      </w:r>
      <w:r w:rsidR="00F61B88">
        <w:t>performed</w:t>
      </w:r>
      <w:r w:rsidR="00CC5E55">
        <w:t xml:space="preserve"> </w:t>
      </w:r>
      <w:r w:rsidR="00F84541">
        <w:t xml:space="preserve">based on coupling loss </w:t>
      </w:r>
      <w:r w:rsidR="00CC5E55">
        <w:t xml:space="preserve">assuming a single antenna element for the BS and UE (which in the case of FR2, the UE’s antenna element has a directive </w:t>
      </w:r>
      <w:r w:rsidR="00F84541">
        <w:t>gain pattern</w:t>
      </w:r>
      <w:r w:rsidR="00CC5E55">
        <w:t>)</w:t>
      </w:r>
      <w:r w:rsidR="002222FF">
        <w:t>, the</w:t>
      </w:r>
      <w:r w:rsidR="00B31F78">
        <w:t xml:space="preserve"> </w:t>
      </w:r>
      <w:r w:rsidR="001E320D">
        <w:t>effect of the single</w:t>
      </w:r>
      <w:r w:rsidR="00966CF1">
        <w:t>/dual</w:t>
      </w:r>
      <w:r w:rsidR="00B31F78">
        <w:t xml:space="preserve"> panels </w:t>
      </w:r>
      <w:r w:rsidR="008F2D67">
        <w:t xml:space="preserve">and their corresponding random orientation need to be explicitly considered from the beginning of the simulation to have </w:t>
      </w:r>
      <w:r w:rsidR="008E1EE2">
        <w:t>correct selection of the serving</w:t>
      </w:r>
      <w:r w:rsidR="008F2D67">
        <w:t xml:space="preserve"> cell. </w:t>
      </w:r>
      <w:r w:rsidR="00EF6F26">
        <w:t>Otherwise, if</w:t>
      </w:r>
      <w:r w:rsidR="00BE6B04">
        <w:t xml:space="preserve"> only single antenna panel is assumed at this stage</w:t>
      </w:r>
      <w:r w:rsidR="008E1EE2">
        <w:t>, regardless of the panel orientation, it may happen that the UE connects to a cell f</w:t>
      </w:r>
      <w:r w:rsidR="00243069">
        <w:t>u</w:t>
      </w:r>
      <w:r w:rsidR="008E1EE2">
        <w:t>rther away</w:t>
      </w:r>
      <w:r w:rsidR="00EF6F26">
        <w:t xml:space="preserve"> depending on the obtained random azimuth</w:t>
      </w:r>
      <w:r w:rsidR="00966CF1">
        <w:t xml:space="preserve">. </w:t>
      </w:r>
      <w:r w:rsidR="00D523F8">
        <w:t xml:space="preserve">It is also worth </w:t>
      </w:r>
      <w:r w:rsidR="00DD6DE1">
        <w:t>highlighting</w:t>
      </w:r>
      <w:r w:rsidR="00D523F8">
        <w:t xml:space="preserve"> that </w:t>
      </w:r>
      <w:r w:rsidR="00F005D9">
        <w:t>for the single panel case, the</w:t>
      </w:r>
      <w:r w:rsidR="004A6A48" w:rsidRPr="00F005D9">
        <w:t xml:space="preserve"> azimuth orientation only covers 180 degrees. On the other hand,</w:t>
      </w:r>
      <w:r w:rsidR="00534482" w:rsidRPr="00F005D9">
        <w:t xml:space="preserve"> when </w:t>
      </w:r>
      <w:r w:rsidR="008E1EE2" w:rsidRPr="00F005D9">
        <w:t>assuming two panels</w:t>
      </w:r>
      <w:r w:rsidR="005E48B3" w:rsidRPr="00F005D9">
        <w:t xml:space="preserve"> with </w:t>
      </w:r>
      <w:proofErr w:type="gramStart"/>
      <w:r w:rsidR="005E48B3" w:rsidRPr="00F005D9">
        <w:t>180 degree</w:t>
      </w:r>
      <w:proofErr w:type="gramEnd"/>
      <w:r w:rsidR="005E48B3" w:rsidRPr="00F005D9">
        <w:t xml:space="preserve"> shift</w:t>
      </w:r>
      <w:r w:rsidR="00534482" w:rsidRPr="00F005D9">
        <w:t xml:space="preserve">, the azimuth </w:t>
      </w:r>
      <w:r w:rsidR="00F005D9">
        <w:t xml:space="preserve">orientation </w:t>
      </w:r>
      <w:r w:rsidR="00534482" w:rsidRPr="00F005D9">
        <w:t xml:space="preserve">covers 360 </w:t>
      </w:r>
      <w:proofErr w:type="spellStart"/>
      <w:r w:rsidR="00534482" w:rsidRPr="00F005D9">
        <w:t>degress</w:t>
      </w:r>
      <w:proofErr w:type="spellEnd"/>
      <w:r w:rsidR="00534482" w:rsidRPr="00F005D9">
        <w:t>.</w:t>
      </w:r>
    </w:p>
    <w:p w14:paraId="288AB076" w14:textId="09335746" w:rsidR="009642BD" w:rsidRDefault="009642BD" w:rsidP="00156F48">
      <w:r>
        <w:t xml:space="preserve">Given the above, we </w:t>
      </w:r>
      <w:r w:rsidR="00EA046D">
        <w:t>present</w:t>
      </w:r>
      <w:r>
        <w:t xml:space="preserve"> the following observation:</w:t>
      </w:r>
    </w:p>
    <w:p w14:paraId="06370A3F" w14:textId="4A0C53E4" w:rsidR="00383D49" w:rsidRDefault="00156F48" w:rsidP="009F05D8">
      <w:pPr>
        <w:jc w:val="both"/>
        <w:rPr>
          <w:b/>
          <w:bCs/>
        </w:rPr>
      </w:pPr>
      <w:r>
        <w:rPr>
          <w:b/>
          <w:bCs/>
        </w:rPr>
        <w:t xml:space="preserve">Observation </w:t>
      </w:r>
      <w:r w:rsidR="00DE69EC">
        <w:rPr>
          <w:b/>
          <w:bCs/>
        </w:rPr>
        <w:t>2</w:t>
      </w:r>
      <w:r>
        <w:rPr>
          <w:b/>
          <w:bCs/>
        </w:rPr>
        <w:t xml:space="preserve">: </w:t>
      </w:r>
      <w:r w:rsidR="001C1F7D">
        <w:rPr>
          <w:b/>
          <w:bCs/>
        </w:rPr>
        <w:t xml:space="preserve">For FR2 UE, it is not clear how </w:t>
      </w:r>
      <w:r w:rsidR="00AB032F">
        <w:rPr>
          <w:b/>
          <w:bCs/>
        </w:rPr>
        <w:t>a single-panel UE with</w:t>
      </w:r>
      <w:r w:rsidR="001C1F7D">
        <w:rPr>
          <w:b/>
          <w:bCs/>
        </w:rPr>
        <w:t xml:space="preserve"> r</w:t>
      </w:r>
      <w:r w:rsidR="00CA4B52" w:rsidRPr="00CA4B52">
        <w:rPr>
          <w:b/>
          <w:bCs/>
        </w:rPr>
        <w:t>andom orientation in the azimuth domain</w:t>
      </w:r>
      <w:r w:rsidR="001C1F7D">
        <w:rPr>
          <w:b/>
          <w:bCs/>
        </w:rPr>
        <w:t xml:space="preserve"> </w:t>
      </w:r>
      <w:r w:rsidR="00CA4B52" w:rsidRPr="00CA4B52">
        <w:rPr>
          <w:b/>
          <w:bCs/>
        </w:rPr>
        <w:t xml:space="preserve">between -90 and 90 degrees </w:t>
      </w:r>
      <w:r w:rsidR="00AB032F">
        <w:rPr>
          <w:b/>
          <w:bCs/>
        </w:rPr>
        <w:t>can resemble a multi-panel UE. C</w:t>
      </w:r>
      <w:r w:rsidR="009664F1">
        <w:rPr>
          <w:b/>
          <w:bCs/>
        </w:rPr>
        <w:t>hanges in the current assumptions might be required to ensure equivalency between single-panel and dual-panel UEs.</w:t>
      </w:r>
    </w:p>
    <w:p w14:paraId="385F7359" w14:textId="76F74C60" w:rsidR="001A3D39" w:rsidRPr="00C748D2" w:rsidRDefault="006C4A9E" w:rsidP="001A3D39">
      <w:pPr>
        <w:pStyle w:val="Heading2"/>
        <w:rPr>
          <w:rFonts w:ascii="Arial" w:hAnsi="Arial" w:cs="Arial"/>
          <w:lang w:val="en-US"/>
        </w:rPr>
      </w:pPr>
      <w:r>
        <w:rPr>
          <w:rFonts w:ascii="Arial" w:hAnsi="Arial" w:cs="Arial"/>
          <w:lang w:val="en-US"/>
        </w:rPr>
        <w:t>2</w:t>
      </w:r>
      <w:r w:rsidR="001A3D39">
        <w:rPr>
          <w:rFonts w:ascii="Arial" w:hAnsi="Arial" w:cs="Arial"/>
          <w:lang w:val="en-US"/>
        </w:rPr>
        <w:t>.</w:t>
      </w:r>
      <w:r w:rsidR="00153B9F">
        <w:rPr>
          <w:rFonts w:ascii="Arial" w:hAnsi="Arial" w:cs="Arial"/>
          <w:lang w:val="en-US"/>
        </w:rPr>
        <w:t>6</w:t>
      </w:r>
      <w:r w:rsidR="001A3D39">
        <w:rPr>
          <w:rFonts w:ascii="Arial" w:hAnsi="Arial" w:cs="Arial"/>
          <w:lang w:val="en-US"/>
        </w:rPr>
        <w:t xml:space="preserve"> </w:t>
      </w:r>
      <w:r w:rsidR="001A3D39" w:rsidRPr="00C748D2">
        <w:rPr>
          <w:rFonts w:ascii="Arial" w:hAnsi="Arial" w:cs="Arial"/>
          <w:lang w:val="en-US"/>
        </w:rPr>
        <w:t>UE distribution</w:t>
      </w:r>
    </w:p>
    <w:p w14:paraId="40D8E7D0" w14:textId="49B7D2D9" w:rsidR="001A3D39" w:rsidRDefault="001A3D39" w:rsidP="001A3D39">
      <w:pPr>
        <w:rPr>
          <w:lang w:val="en-US"/>
        </w:rPr>
      </w:pPr>
      <w:r>
        <w:rPr>
          <w:lang w:val="en-US"/>
        </w:rPr>
        <w:t>In [</w:t>
      </w:r>
      <w:r w:rsidR="00012FAA">
        <w:rPr>
          <w:lang w:val="en-US"/>
        </w:rPr>
        <w:t>2</w:t>
      </w:r>
      <w:r>
        <w:rPr>
          <w:lang w:val="en-US"/>
        </w:rPr>
        <w:t>], the current guidelines for UE distribution in FR2 for the Urban Macro case are:</w:t>
      </w:r>
    </w:p>
    <w:p w14:paraId="5C41DF2B" w14:textId="77777777" w:rsidR="001A3D39" w:rsidRPr="003435F9" w:rsidRDefault="001A3D39" w:rsidP="001A3D39">
      <w:pPr>
        <w:pStyle w:val="TH"/>
        <w:rPr>
          <w:rFonts w:ascii="Times New Roman" w:hAnsi="Times New Roman"/>
          <w:lang w:val="en-US" w:eastAsia="ko-KR"/>
        </w:rPr>
      </w:pPr>
      <w:r w:rsidRPr="003435F9">
        <w:rPr>
          <w:rFonts w:ascii="Times New Roman" w:hAnsi="Times New Roman"/>
          <w:lang w:val="en-US" w:eastAsia="ko-KR"/>
        </w:rPr>
        <w:t>Table 2.2.2.3.1-1: UE distribution for Urban Macro case in FR2</w:t>
      </w:r>
    </w:p>
    <w:tbl>
      <w:tblPr>
        <w:tblW w:w="5000" w:type="pct"/>
        <w:jc w:val="center"/>
        <w:tblCellMar>
          <w:left w:w="0" w:type="dxa"/>
          <w:right w:w="0" w:type="dxa"/>
        </w:tblCellMar>
        <w:tblLook w:val="01E0" w:firstRow="1" w:lastRow="1" w:firstColumn="1" w:lastColumn="1" w:noHBand="0" w:noVBand="0"/>
      </w:tblPr>
      <w:tblGrid>
        <w:gridCol w:w="1257"/>
        <w:gridCol w:w="2907"/>
        <w:gridCol w:w="5457"/>
      </w:tblGrid>
      <w:tr w:rsidR="001A3D39" w:rsidRPr="003435F9" w14:paraId="6DC184EB" w14:textId="77777777" w:rsidTr="000F4658">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61B4ED5" w14:textId="77777777" w:rsidR="001A3D39" w:rsidRPr="003435F9" w:rsidRDefault="001A3D39" w:rsidP="000F4658">
            <w:pPr>
              <w:pStyle w:val="TAC"/>
              <w:rPr>
                <w:rFonts w:ascii="Times New Roman" w:hAnsi="Times New Roman"/>
                <w:b/>
              </w:rPr>
            </w:pPr>
            <w:r w:rsidRPr="003435F9">
              <w:rPr>
                <w:rFonts w:ascii="Times New Roman" w:hAnsi="Times New Roman"/>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0AC35E5" w14:textId="77777777" w:rsidR="001A3D39" w:rsidRPr="003435F9" w:rsidRDefault="001A3D39" w:rsidP="000F4658">
            <w:pPr>
              <w:pStyle w:val="TAC"/>
              <w:rPr>
                <w:rFonts w:ascii="Times New Roman" w:hAnsi="Times New Roman"/>
                <w:b/>
              </w:rPr>
            </w:pPr>
            <w:r w:rsidRPr="003435F9">
              <w:rPr>
                <w:rFonts w:ascii="Times New Roman" w:hAnsi="Times New Roman"/>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9C56FA" w14:textId="77777777" w:rsidR="001A3D39" w:rsidRPr="003435F9" w:rsidRDefault="001A3D39" w:rsidP="000F4658">
            <w:pPr>
              <w:pStyle w:val="TAC"/>
              <w:rPr>
                <w:rFonts w:ascii="Times New Roman" w:hAnsi="Times New Roman"/>
              </w:rPr>
            </w:pPr>
            <w:r w:rsidRPr="003435F9">
              <w:rPr>
                <w:rFonts w:ascii="Times New Roman" w:hAnsi="Times New Roman"/>
              </w:rPr>
              <w:t>Outdoor and indoor</w:t>
            </w:r>
          </w:p>
        </w:tc>
      </w:tr>
      <w:tr w:rsidR="001A3D39" w:rsidRPr="003435F9" w14:paraId="3FB267B4" w14:textId="77777777" w:rsidTr="000F4658">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4150BE1" w14:textId="77777777" w:rsidR="001A3D39" w:rsidRPr="003435F9" w:rsidRDefault="001A3D39" w:rsidP="000F4658">
            <w:pPr>
              <w:pStyle w:val="TAC"/>
              <w:rPr>
                <w:rFonts w:ascii="Times New Roman" w:hAnsi="Times New Roman"/>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26758EC8" w14:textId="77777777" w:rsidR="001A3D39" w:rsidRPr="003435F9" w:rsidRDefault="001A3D39" w:rsidP="000F4658">
            <w:pPr>
              <w:pStyle w:val="TAC"/>
              <w:rPr>
                <w:rFonts w:ascii="Times New Roman" w:hAnsi="Times New Roman"/>
                <w:b/>
              </w:rPr>
            </w:pPr>
            <w:r w:rsidRPr="003435F9">
              <w:rPr>
                <w:rFonts w:ascii="Times New Roman" w:hAnsi="Times New Roman"/>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6F3528C" w14:textId="77777777" w:rsidR="001A3D39" w:rsidRPr="00C748D2" w:rsidRDefault="001A3D39" w:rsidP="000F4658">
            <w:pPr>
              <w:pStyle w:val="TAC"/>
              <w:rPr>
                <w:rFonts w:ascii="Times New Roman" w:hAnsi="Times New Roman"/>
                <w:highlight w:val="green"/>
              </w:rPr>
            </w:pPr>
            <w:r w:rsidRPr="00C748D2">
              <w:rPr>
                <w:rFonts w:ascii="Times New Roman" w:hAnsi="Times New Roman"/>
                <w:highlight w:val="yellow"/>
              </w:rPr>
              <w:t>0%</w:t>
            </w:r>
          </w:p>
        </w:tc>
      </w:tr>
      <w:tr w:rsidR="001A3D39" w:rsidRPr="003435F9" w14:paraId="75B86323" w14:textId="77777777" w:rsidTr="000F4658">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A4129A0" w14:textId="77777777" w:rsidR="001A3D39" w:rsidRPr="003435F9" w:rsidRDefault="001A3D39" w:rsidP="000F4658">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0E6B2AB" w14:textId="77777777" w:rsidR="001A3D39" w:rsidRPr="003435F9" w:rsidRDefault="001A3D39" w:rsidP="000F4658">
            <w:pPr>
              <w:pStyle w:val="TAC"/>
              <w:rPr>
                <w:rFonts w:ascii="Times New Roman" w:hAnsi="Times New Roman"/>
                <w:b/>
              </w:rPr>
            </w:pPr>
            <w:r w:rsidRPr="003435F9">
              <w:rPr>
                <w:rFonts w:ascii="Times New Roman" w:hAnsi="Times New Roman"/>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D613844" w14:textId="77777777" w:rsidR="001A3D39" w:rsidRPr="003435F9" w:rsidRDefault="001A3D39" w:rsidP="000F4658">
            <w:pPr>
              <w:pStyle w:val="TAC"/>
              <w:rPr>
                <w:rFonts w:ascii="Times New Roman" w:hAnsi="Times New Roman"/>
              </w:rPr>
            </w:pPr>
            <w:r w:rsidRPr="003435F9">
              <w:rPr>
                <w:rFonts w:ascii="Times New Roman" w:hAnsi="Times New Roman"/>
              </w:rPr>
              <w:t>LOS and NLOS</w:t>
            </w:r>
          </w:p>
        </w:tc>
      </w:tr>
      <w:tr w:rsidR="001A3D39" w:rsidRPr="003435F9" w14:paraId="1BF63DEA" w14:textId="77777777" w:rsidTr="000F4658">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DC03F22" w14:textId="77777777" w:rsidR="001A3D39" w:rsidRPr="003435F9" w:rsidRDefault="001A3D39" w:rsidP="000F4658">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342DA4A" w14:textId="77777777" w:rsidR="001A3D39" w:rsidRPr="003435F9" w:rsidRDefault="001A3D39" w:rsidP="000F4658">
            <w:pPr>
              <w:pStyle w:val="TAC"/>
              <w:rPr>
                <w:rFonts w:ascii="Times New Roman" w:hAnsi="Times New Roman"/>
                <w:b/>
              </w:rPr>
            </w:pPr>
            <w:r w:rsidRPr="003435F9">
              <w:rPr>
                <w:rFonts w:ascii="Times New Roman" w:hAnsi="Times New Roman"/>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6BD01AF" w14:textId="77777777" w:rsidR="001A3D39" w:rsidRPr="003435F9" w:rsidRDefault="001A3D39" w:rsidP="000F4658">
            <w:pPr>
              <w:pStyle w:val="TAC"/>
              <w:rPr>
                <w:rFonts w:ascii="Times New Roman" w:hAnsi="Times New Roman"/>
              </w:rPr>
            </w:pPr>
            <w:r w:rsidRPr="00C748D2">
              <w:rPr>
                <w:rFonts w:ascii="Times New Roman" w:hAnsi="Times New Roman"/>
                <w:highlight w:val="yellow"/>
              </w:rPr>
              <w:t xml:space="preserve">1.5 m </w:t>
            </w:r>
            <w:r w:rsidRPr="00C748D2">
              <w:rPr>
                <w:rFonts w:cs="Cambria Math"/>
                <w:highlight w:val="yellow"/>
              </w:rPr>
              <w:t>≦</w:t>
            </w:r>
            <w:r w:rsidRPr="00C748D2">
              <w:rPr>
                <w:rFonts w:ascii="Times New Roman" w:hAnsi="Times New Roman"/>
                <w:highlight w:val="yellow"/>
              </w:rPr>
              <w:t xml:space="preserve"> </w:t>
            </w:r>
            <w:proofErr w:type="spellStart"/>
            <w:r w:rsidRPr="00C748D2">
              <w:rPr>
                <w:rFonts w:ascii="Times New Roman" w:hAnsi="Times New Roman"/>
                <w:highlight w:val="yellow"/>
              </w:rPr>
              <w:t>hUT</w:t>
            </w:r>
            <w:proofErr w:type="spellEnd"/>
            <w:r w:rsidRPr="00C748D2">
              <w:rPr>
                <w:rFonts w:ascii="Times New Roman" w:hAnsi="Times New Roman"/>
                <w:highlight w:val="yellow"/>
              </w:rPr>
              <w:t xml:space="preserve"> </w:t>
            </w:r>
            <w:r w:rsidRPr="00C748D2">
              <w:rPr>
                <w:rFonts w:cs="Cambria Math"/>
                <w:highlight w:val="yellow"/>
              </w:rPr>
              <w:t>≦</w:t>
            </w:r>
            <w:r w:rsidRPr="00C748D2">
              <w:rPr>
                <w:rFonts w:ascii="Times New Roman" w:hAnsi="Times New Roman"/>
                <w:highlight w:val="yellow"/>
              </w:rPr>
              <w:t xml:space="preserve"> 22.5 m</w:t>
            </w:r>
          </w:p>
        </w:tc>
      </w:tr>
      <w:tr w:rsidR="001A3D39" w:rsidRPr="003435F9" w14:paraId="5A431501" w14:textId="77777777" w:rsidTr="000F4658">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0B1FB58" w14:textId="77777777" w:rsidR="001A3D39" w:rsidRPr="003435F9" w:rsidRDefault="001A3D39" w:rsidP="000F4658">
            <w:pPr>
              <w:pStyle w:val="TAC"/>
              <w:rPr>
                <w:rFonts w:ascii="Times New Roman" w:hAnsi="Times New Roman"/>
                <w:b/>
              </w:rPr>
            </w:pPr>
            <w:r w:rsidRPr="003435F9">
              <w:rPr>
                <w:rFonts w:ascii="Times New Roman" w:hAnsi="Times New Roman"/>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0447CB" w14:textId="77777777" w:rsidR="001A3D39" w:rsidRPr="003435F9" w:rsidRDefault="001A3D39" w:rsidP="000F4658">
            <w:pPr>
              <w:pStyle w:val="TAC"/>
              <w:rPr>
                <w:rFonts w:ascii="Times New Roman" w:hAnsi="Times New Roman"/>
              </w:rPr>
            </w:pPr>
            <w:r w:rsidRPr="003435F9">
              <w:rPr>
                <w:rFonts w:ascii="Times New Roman" w:hAnsi="Times New Roman"/>
              </w:rPr>
              <w:t>Uniform</w:t>
            </w:r>
          </w:p>
        </w:tc>
      </w:tr>
      <w:tr w:rsidR="001A3D39" w:rsidRPr="003435F9" w14:paraId="74AA3A7D" w14:textId="77777777" w:rsidTr="000F4658">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A89B488" w14:textId="77777777" w:rsidR="001A3D39" w:rsidRPr="003435F9" w:rsidRDefault="001A3D39" w:rsidP="000F4658">
            <w:pPr>
              <w:pStyle w:val="TAC"/>
              <w:rPr>
                <w:rFonts w:ascii="Times New Roman" w:hAnsi="Times New Roman"/>
                <w:b/>
                <w:lang w:val="en-US"/>
              </w:rPr>
            </w:pPr>
            <w:r w:rsidRPr="003435F9">
              <w:rPr>
                <w:rFonts w:ascii="Times New Roman" w:hAnsi="Times New Roman"/>
                <w:b/>
                <w:lang w:val="en-US"/>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FDFB832" w14:textId="77777777" w:rsidR="001A3D39" w:rsidRPr="003435F9" w:rsidRDefault="001A3D39" w:rsidP="000F4658">
            <w:pPr>
              <w:pStyle w:val="TAC"/>
              <w:rPr>
                <w:rFonts w:ascii="Times New Roman" w:hAnsi="Times New Roman"/>
              </w:rPr>
            </w:pPr>
            <w:r w:rsidRPr="003435F9">
              <w:rPr>
                <w:rFonts w:ascii="Times New Roman" w:hAnsi="Times New Roman"/>
              </w:rPr>
              <w:t>35 m</w:t>
            </w:r>
          </w:p>
        </w:tc>
      </w:tr>
    </w:tbl>
    <w:p w14:paraId="4192D601" w14:textId="77777777" w:rsidR="001A3D39" w:rsidRDefault="001A3D39" w:rsidP="001A3D39">
      <w:pPr>
        <w:rPr>
          <w:lang w:val="en-US"/>
        </w:rPr>
      </w:pPr>
    </w:p>
    <w:p w14:paraId="3928C34C" w14:textId="77777777" w:rsidR="001A3D39" w:rsidRDefault="001A3D39" w:rsidP="00736DF2">
      <w:pPr>
        <w:jc w:val="both"/>
        <w:rPr>
          <w:lang w:val="en-US"/>
        </w:rPr>
      </w:pPr>
      <w:r>
        <w:rPr>
          <w:lang w:val="en-US"/>
        </w:rPr>
        <w:t xml:space="preserve">We would like to clarify the current </w:t>
      </w:r>
      <w:proofErr w:type="spellStart"/>
      <w:r>
        <w:rPr>
          <w:lang w:val="en-US"/>
        </w:rPr>
        <w:t>asumptions</w:t>
      </w:r>
      <w:proofErr w:type="spellEnd"/>
      <w:r>
        <w:rPr>
          <w:lang w:val="en-US"/>
        </w:rPr>
        <w:t xml:space="preserve"> for the UE antenna height. As the indoor UE ratio is 0%, our understanding is that all the deployed UES are outdoor </w:t>
      </w:r>
      <w:proofErr w:type="gramStart"/>
      <w:r>
        <w:rPr>
          <w:lang w:val="en-US"/>
        </w:rPr>
        <w:t>UEs</w:t>
      </w:r>
      <w:proofErr w:type="gramEnd"/>
      <w:r>
        <w:rPr>
          <w:lang w:val="en-US"/>
        </w:rPr>
        <w:t xml:space="preserve"> and they should be simulated with 1.5m height. However, the table above assumes the UEs to have different heights, as if they </w:t>
      </w:r>
      <w:proofErr w:type="gramStart"/>
      <w:r>
        <w:rPr>
          <w:lang w:val="en-US"/>
        </w:rPr>
        <w:t>where</w:t>
      </w:r>
      <w:proofErr w:type="gramEnd"/>
      <w:r>
        <w:rPr>
          <w:lang w:val="en-US"/>
        </w:rPr>
        <w:t xml:space="preserve"> placed in different floors of a building. Therefore, we propose the following:</w:t>
      </w:r>
    </w:p>
    <w:p w14:paraId="6BD919C4" w14:textId="23B68436" w:rsidR="001A3D39" w:rsidRPr="00C748D2" w:rsidRDefault="001A3D39" w:rsidP="001A3D39">
      <w:pPr>
        <w:rPr>
          <w:b/>
          <w:bCs/>
          <w:lang w:val="en-US"/>
        </w:rPr>
      </w:pPr>
      <w:r w:rsidRPr="00C748D2">
        <w:rPr>
          <w:b/>
          <w:bCs/>
          <w:lang w:val="en-US"/>
        </w:rPr>
        <w:t xml:space="preserve">Observation </w:t>
      </w:r>
      <w:r w:rsidR="009E7A6F">
        <w:rPr>
          <w:b/>
          <w:bCs/>
          <w:lang w:val="en-US"/>
        </w:rPr>
        <w:t>3</w:t>
      </w:r>
      <w:r w:rsidRPr="00C748D2">
        <w:rPr>
          <w:b/>
          <w:bCs/>
          <w:lang w:val="en-US"/>
        </w:rPr>
        <w:t>: The Urban Macro FR2 case assumes all the deployed UEs to be outdoor. However, different UE heights are currently proposed.</w:t>
      </w:r>
    </w:p>
    <w:p w14:paraId="02BE6845" w14:textId="2C1FD185" w:rsidR="001A3D39" w:rsidRPr="00C748D2" w:rsidRDefault="001A3D39" w:rsidP="001A3D39">
      <w:pPr>
        <w:rPr>
          <w:b/>
          <w:bCs/>
          <w:lang w:val="en-US"/>
        </w:rPr>
      </w:pPr>
      <w:r w:rsidRPr="00C748D2">
        <w:rPr>
          <w:b/>
          <w:bCs/>
          <w:lang w:val="en-US"/>
        </w:rPr>
        <w:t xml:space="preserve">Proposal </w:t>
      </w:r>
      <w:r w:rsidR="00896947">
        <w:rPr>
          <w:b/>
          <w:bCs/>
          <w:lang w:val="en-US"/>
        </w:rPr>
        <w:t>5</w:t>
      </w:r>
      <w:r w:rsidRPr="00C748D2">
        <w:rPr>
          <w:b/>
          <w:bCs/>
          <w:lang w:val="en-US"/>
        </w:rPr>
        <w:t>: The UE antenna height for UEs in the FR2 Urban Macro case should be equal to 1.5m.</w:t>
      </w:r>
    </w:p>
    <w:p w14:paraId="0D78659E" w14:textId="074FA23E" w:rsidR="00B52991" w:rsidRPr="00736DF2" w:rsidRDefault="00B03C8C" w:rsidP="00736DF2">
      <w:pPr>
        <w:pStyle w:val="Heading2"/>
        <w:rPr>
          <w:rFonts w:ascii="Arial" w:hAnsi="Arial" w:cs="Arial"/>
        </w:rPr>
      </w:pPr>
      <w:r>
        <w:rPr>
          <w:rFonts w:ascii="Arial" w:hAnsi="Arial" w:cs="Arial"/>
        </w:rPr>
        <w:t>2.</w:t>
      </w:r>
      <w:r w:rsidR="0042725C">
        <w:rPr>
          <w:rFonts w:ascii="Arial" w:hAnsi="Arial" w:cs="Arial"/>
        </w:rPr>
        <w:t>7</w:t>
      </w:r>
      <w:r>
        <w:rPr>
          <w:rFonts w:ascii="Arial" w:hAnsi="Arial" w:cs="Arial"/>
        </w:rPr>
        <w:t xml:space="preserve"> </w:t>
      </w:r>
      <w:r w:rsidRPr="00736DF2">
        <w:rPr>
          <w:rFonts w:ascii="Arial" w:hAnsi="Arial" w:cs="Arial"/>
        </w:rPr>
        <w:t>New metrics for calibration</w:t>
      </w:r>
    </w:p>
    <w:p w14:paraId="1DCB748B" w14:textId="1EE0DEEF" w:rsidR="0091700C" w:rsidRDefault="00F97754" w:rsidP="00736DF2">
      <w:pPr>
        <w:jc w:val="both"/>
      </w:pPr>
      <w:r>
        <w:t xml:space="preserve">So </w:t>
      </w:r>
      <w:proofErr w:type="gramStart"/>
      <w:r>
        <w:t>far</w:t>
      </w:r>
      <w:proofErr w:type="gramEnd"/>
      <w:r>
        <w:t xml:space="preserve"> the calibration has taken place by comparing the following metrics: </w:t>
      </w:r>
      <w:r w:rsidR="00BA7E97">
        <w:t xml:space="preserve">gNB-to-UE </w:t>
      </w:r>
      <w:r w:rsidR="004A4061" w:rsidRPr="004A4061">
        <w:t>coupling loss, UL UE power distribution, baseline SINR and the SINR with ACI</w:t>
      </w:r>
      <w:r>
        <w:t xml:space="preserve">. </w:t>
      </w:r>
      <w:proofErr w:type="gramStart"/>
      <w:r>
        <w:t>In order to</w:t>
      </w:r>
      <w:proofErr w:type="gramEnd"/>
      <w:r>
        <w:t xml:space="preserve"> achieve better alignment between companies</w:t>
      </w:r>
      <w:r w:rsidR="009C47E6">
        <w:t xml:space="preserve">, especially when it comes to cross-link interference effects, </w:t>
      </w:r>
      <w:r>
        <w:t xml:space="preserve">we propose to include </w:t>
      </w:r>
      <w:r w:rsidR="00D000F8">
        <w:t xml:space="preserve">other metric such as gNB-to-gNB coupling loss as well as UE-to-UE coupling loss. These 2 are relevant when calculating the </w:t>
      </w:r>
      <w:r w:rsidR="00990504">
        <w:t>SINR and can help understanding the differences in the</w:t>
      </w:r>
      <w:r w:rsidR="0091700C">
        <w:t xml:space="preserve"> SINR curves from different companies.</w:t>
      </w:r>
    </w:p>
    <w:p w14:paraId="225A9A99" w14:textId="328D2052" w:rsidR="00F97754" w:rsidRPr="00736DF2" w:rsidRDefault="0091700C" w:rsidP="00E22843">
      <w:pPr>
        <w:rPr>
          <w:b/>
        </w:rPr>
      </w:pPr>
      <w:r w:rsidRPr="006B6E8A">
        <w:rPr>
          <w:b/>
        </w:rPr>
        <w:t xml:space="preserve">Proposal </w:t>
      </w:r>
      <w:r w:rsidR="00455D4F">
        <w:rPr>
          <w:b/>
          <w:bCs/>
        </w:rPr>
        <w:t>6</w:t>
      </w:r>
      <w:r w:rsidRPr="006B6E8A">
        <w:rPr>
          <w:b/>
        </w:rPr>
        <w:t xml:space="preserve">: </w:t>
      </w:r>
      <w:r w:rsidR="00990504" w:rsidRPr="00736DF2">
        <w:rPr>
          <w:b/>
        </w:rPr>
        <w:t xml:space="preserve"> </w:t>
      </w:r>
      <w:r w:rsidR="00F61F1D" w:rsidRPr="00736DF2">
        <w:rPr>
          <w:b/>
        </w:rPr>
        <w:t xml:space="preserve">Consider adding </w:t>
      </w:r>
      <w:r w:rsidR="004B1295" w:rsidRPr="00C748D2">
        <w:rPr>
          <w:b/>
          <w:bCs/>
        </w:rPr>
        <w:t xml:space="preserve">gNB-to-gNB </w:t>
      </w:r>
      <w:r w:rsidR="004B1295">
        <w:rPr>
          <w:b/>
          <w:bCs/>
        </w:rPr>
        <w:t xml:space="preserve">coupling loss </w:t>
      </w:r>
      <w:r w:rsidR="004B1295" w:rsidRPr="00C748D2">
        <w:rPr>
          <w:b/>
          <w:bCs/>
        </w:rPr>
        <w:t>and UE-to-UE coupling loss</w:t>
      </w:r>
      <w:r w:rsidR="004B1295" w:rsidRPr="006B6E8A">
        <w:rPr>
          <w:b/>
        </w:rPr>
        <w:t xml:space="preserve"> </w:t>
      </w:r>
      <w:r w:rsidR="00950B36" w:rsidRPr="00736DF2">
        <w:rPr>
          <w:b/>
        </w:rPr>
        <w:t xml:space="preserve">metric </w:t>
      </w:r>
      <w:r w:rsidR="009162F6">
        <w:rPr>
          <w:b/>
          <w:bCs/>
        </w:rPr>
        <w:t>as new metrics for calibration</w:t>
      </w:r>
    </w:p>
    <w:p w14:paraId="6B77BFED" w14:textId="1BFB0862" w:rsidR="00971CA2" w:rsidRPr="00736DF2" w:rsidRDefault="00F33FD9" w:rsidP="00736DF2">
      <w:pPr>
        <w:pStyle w:val="Heading2"/>
        <w:rPr>
          <w:rFonts w:ascii="Arial" w:hAnsi="Arial" w:cs="Arial"/>
          <w:lang w:val="en-US"/>
        </w:rPr>
      </w:pPr>
      <w:r>
        <w:rPr>
          <w:rFonts w:ascii="Arial" w:hAnsi="Arial" w:cs="Arial"/>
          <w:lang w:val="en-US"/>
        </w:rPr>
        <w:t>2.</w:t>
      </w:r>
      <w:r w:rsidR="0042725C">
        <w:rPr>
          <w:rFonts w:ascii="Arial" w:hAnsi="Arial" w:cs="Arial"/>
          <w:lang w:val="en-US"/>
        </w:rPr>
        <w:t>8</w:t>
      </w:r>
      <w:r>
        <w:rPr>
          <w:rFonts w:ascii="Arial" w:hAnsi="Arial" w:cs="Arial"/>
          <w:lang w:val="en-US"/>
        </w:rPr>
        <w:t xml:space="preserve"> </w:t>
      </w:r>
      <w:r w:rsidR="00971CA2" w:rsidRPr="00736DF2">
        <w:rPr>
          <w:rFonts w:ascii="Arial" w:hAnsi="Arial" w:cs="Arial"/>
          <w:lang w:val="en-US"/>
        </w:rPr>
        <w:t>Calibration results vs coexistence results</w:t>
      </w:r>
    </w:p>
    <w:p w14:paraId="5D9C7FED" w14:textId="350B475A" w:rsidR="00BB1F7F" w:rsidRDefault="00093051" w:rsidP="00736DF2">
      <w:pPr>
        <w:jc w:val="both"/>
        <w:rPr>
          <w:lang w:val="en-US"/>
        </w:rPr>
      </w:pPr>
      <w:r>
        <w:rPr>
          <w:lang w:val="en-US"/>
        </w:rPr>
        <w:t>Companies have done an excellent job at providing calibration results before the RAN4#11</w:t>
      </w:r>
      <w:r w:rsidR="002F283F">
        <w:rPr>
          <w:lang w:val="en-US"/>
        </w:rPr>
        <w:t>6</w:t>
      </w:r>
      <w:r>
        <w:rPr>
          <w:lang w:val="en-US"/>
        </w:rPr>
        <w:t xml:space="preserve"> meeting. </w:t>
      </w:r>
      <w:r w:rsidR="00BB1F7F">
        <w:rPr>
          <w:lang w:val="en-US"/>
        </w:rPr>
        <w:t xml:space="preserve">However, we would </w:t>
      </w:r>
      <w:r w:rsidR="004A3B29">
        <w:rPr>
          <w:lang w:val="en-US"/>
        </w:rPr>
        <w:t>like to highlight</w:t>
      </w:r>
      <w:r w:rsidR="00BB1F7F">
        <w:rPr>
          <w:lang w:val="en-US"/>
        </w:rPr>
        <w:t xml:space="preserve"> that calibration results should not be taken as </w:t>
      </w:r>
      <w:r w:rsidR="005A3545">
        <w:rPr>
          <w:lang w:val="en-US"/>
        </w:rPr>
        <w:t xml:space="preserve">final </w:t>
      </w:r>
      <w:r w:rsidR="00BB1F7F">
        <w:rPr>
          <w:lang w:val="en-US"/>
        </w:rPr>
        <w:t>coexistence results</w:t>
      </w:r>
      <w:r w:rsidR="005A3545">
        <w:rPr>
          <w:lang w:val="en-US"/>
        </w:rPr>
        <w:t xml:space="preserve">. </w:t>
      </w:r>
      <w:r w:rsidR="00B025AC">
        <w:rPr>
          <w:lang w:val="en-US"/>
        </w:rPr>
        <w:t xml:space="preserve">Critical assumptions such as </w:t>
      </w:r>
      <w:r w:rsidR="000721FD">
        <w:rPr>
          <w:lang w:val="en-US"/>
        </w:rPr>
        <w:t xml:space="preserve">self-interference </w:t>
      </w:r>
      <w:r w:rsidR="00CE1DDD">
        <w:rPr>
          <w:lang w:val="en-US"/>
        </w:rPr>
        <w:t xml:space="preserve">cancelation </w:t>
      </w:r>
      <w:r w:rsidR="000721FD">
        <w:rPr>
          <w:lang w:val="en-US"/>
        </w:rPr>
        <w:t xml:space="preserve">and </w:t>
      </w:r>
      <w:r w:rsidR="00B739AB">
        <w:rPr>
          <w:lang w:val="en-US"/>
        </w:rPr>
        <w:t xml:space="preserve">inter-sector isolation </w:t>
      </w:r>
      <w:r w:rsidR="006863C9">
        <w:rPr>
          <w:lang w:val="en-US"/>
        </w:rPr>
        <w:t>as well as</w:t>
      </w:r>
      <w:r w:rsidR="00B739AB">
        <w:rPr>
          <w:lang w:val="en-US"/>
        </w:rPr>
        <w:t xml:space="preserve"> UE Rx selectivity model are </w:t>
      </w:r>
      <w:r w:rsidR="008366D6">
        <w:rPr>
          <w:lang w:val="en-US"/>
        </w:rPr>
        <w:t xml:space="preserve">temporarily agreed for calibration </w:t>
      </w:r>
      <w:proofErr w:type="gramStart"/>
      <w:r w:rsidR="008366D6">
        <w:rPr>
          <w:lang w:val="en-US"/>
        </w:rPr>
        <w:t>results</w:t>
      </w:r>
      <w:proofErr w:type="gramEnd"/>
      <w:r w:rsidR="008366D6">
        <w:rPr>
          <w:lang w:val="en-US"/>
        </w:rPr>
        <w:t xml:space="preserve"> but the final assumptions </w:t>
      </w:r>
      <w:r w:rsidR="00146016">
        <w:rPr>
          <w:lang w:val="en-US"/>
        </w:rPr>
        <w:t xml:space="preserve">might change depending on the outcome of RAN4 discussions. </w:t>
      </w:r>
      <w:proofErr w:type="spellStart"/>
      <w:proofErr w:type="gramStart"/>
      <w:r w:rsidR="00040A90">
        <w:rPr>
          <w:lang w:val="en-US"/>
        </w:rPr>
        <w:t>Therefore,</w:t>
      </w:r>
      <w:r w:rsidR="00AC76FD">
        <w:rPr>
          <w:lang w:val="en-US"/>
        </w:rPr>
        <w:t>conclu</w:t>
      </w:r>
      <w:r w:rsidR="007323A5">
        <w:rPr>
          <w:lang w:val="en-US"/>
        </w:rPr>
        <w:t>s</w:t>
      </w:r>
      <w:r w:rsidR="00AC76FD">
        <w:rPr>
          <w:lang w:val="en-US"/>
        </w:rPr>
        <w:t>ions</w:t>
      </w:r>
      <w:proofErr w:type="spellEnd"/>
      <w:proofErr w:type="gramEnd"/>
      <w:r w:rsidR="00AC76FD">
        <w:rPr>
          <w:lang w:val="en-US"/>
        </w:rPr>
        <w:t xml:space="preserve"> on the applicability of SBFD and its impact to/from legacy TDD networks </w:t>
      </w:r>
      <w:r w:rsidR="00FE1B0C">
        <w:rPr>
          <w:lang w:val="en-US"/>
        </w:rPr>
        <w:t>should not be drawn</w:t>
      </w:r>
      <w:r w:rsidR="007323A5">
        <w:rPr>
          <w:lang w:val="en-US"/>
        </w:rPr>
        <w:t xml:space="preserve"> based on </w:t>
      </w:r>
      <w:r w:rsidR="00636F9E">
        <w:rPr>
          <w:lang w:val="en-US"/>
        </w:rPr>
        <w:t>calibration results.</w:t>
      </w:r>
    </w:p>
    <w:p w14:paraId="7825984C" w14:textId="25896C57" w:rsidR="007444F2" w:rsidRPr="00736DF2" w:rsidRDefault="00B025AC" w:rsidP="00E22843">
      <w:pPr>
        <w:rPr>
          <w:b/>
          <w:lang w:val="en-US"/>
        </w:rPr>
      </w:pPr>
      <w:r>
        <w:rPr>
          <w:b/>
          <w:bCs/>
          <w:lang w:val="en-US"/>
        </w:rPr>
        <w:lastRenderedPageBreak/>
        <w:t>Proposal 7</w:t>
      </w:r>
      <w:r w:rsidR="007444F2">
        <w:rPr>
          <w:b/>
          <w:bCs/>
          <w:lang w:val="en-US"/>
        </w:rPr>
        <w:t xml:space="preserve">: </w:t>
      </w:r>
      <w:r w:rsidR="00587572">
        <w:rPr>
          <w:b/>
          <w:bCs/>
          <w:lang w:val="en-US"/>
        </w:rPr>
        <w:t>Calibration results should not be taken as the final coexistence results</w:t>
      </w:r>
    </w:p>
    <w:p w14:paraId="58044695" w14:textId="77777777" w:rsidR="0097669D" w:rsidRDefault="0097669D" w:rsidP="0097669D">
      <w:pPr>
        <w:overflowPunct/>
        <w:autoSpaceDE/>
        <w:autoSpaceDN/>
        <w:adjustRightInd/>
        <w:spacing w:after="0"/>
        <w:jc w:val="both"/>
        <w:textAlignment w:val="auto"/>
        <w:rPr>
          <w:rFonts w:ascii="Times New Roman" w:eastAsia="SimSun" w:hAnsi="Times New Roman" w:cs="Times New Roman"/>
          <w:b/>
          <w:bCs/>
          <w:lang w:eastAsia="zh-CN"/>
        </w:rPr>
      </w:pPr>
    </w:p>
    <w:bookmarkEnd w:id="1"/>
    <w:p w14:paraId="05215B92" w14:textId="77777777" w:rsidR="00B06DDF" w:rsidRPr="00FE3C9B" w:rsidRDefault="00B06DDF" w:rsidP="007E4424">
      <w:pPr>
        <w:pStyle w:val="Heading1"/>
        <w:numPr>
          <w:ilvl w:val="0"/>
          <w:numId w:val="13"/>
        </w:numPr>
        <w:rPr>
          <w:rFonts w:ascii="Arial" w:hAnsi="Arial" w:cs="Arial"/>
          <w:color w:val="FF0000"/>
          <w:lang w:val="en-US"/>
        </w:rPr>
      </w:pPr>
      <w:r w:rsidRPr="00FE3C9B">
        <w:rPr>
          <w:rFonts w:ascii="Arial" w:hAnsi="Arial" w:cs="Arial"/>
          <w:lang w:val="en-US"/>
        </w:rPr>
        <w:t>Conclusion</w:t>
      </w:r>
    </w:p>
    <w:p w14:paraId="7111615E" w14:textId="0178E8F9" w:rsidR="007E4424" w:rsidRDefault="00B06DDF" w:rsidP="007E4424">
      <w:pPr>
        <w:rPr>
          <w:rFonts w:ascii="Times New Roman" w:hAnsi="Times New Roman" w:cs="Times New Roman"/>
          <w:lang w:val="en-US"/>
        </w:rPr>
      </w:pPr>
      <w:r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Pr="00FE3C9B">
        <w:rPr>
          <w:rFonts w:ascii="Times New Roman" w:hAnsi="Times New Roman" w:cs="Times New Roman"/>
          <w:lang w:val="en-US"/>
        </w:rPr>
        <w:t>ollowing observations and proposals were made:</w:t>
      </w:r>
    </w:p>
    <w:p w14:paraId="0F1BBC79" w14:textId="77777777" w:rsidR="009B6516" w:rsidRPr="00736DF2" w:rsidRDefault="009B6516" w:rsidP="009B6516">
      <w:pPr>
        <w:jc w:val="both"/>
        <w:rPr>
          <w:b/>
          <w:lang w:val="en-US"/>
        </w:rPr>
      </w:pPr>
      <w:r w:rsidRPr="00736DF2">
        <w:rPr>
          <w:b/>
          <w:lang w:val="en-US"/>
        </w:rPr>
        <w:t xml:space="preserve">Proposal </w:t>
      </w:r>
      <w:r>
        <w:rPr>
          <w:b/>
          <w:bCs/>
          <w:lang w:val="en-US"/>
        </w:rPr>
        <w:t>1</w:t>
      </w:r>
      <w:r w:rsidRPr="00736DF2">
        <w:rPr>
          <w:b/>
          <w:lang w:val="en-US"/>
        </w:rPr>
        <w:t>: Urban Hotspot deployment scenario should be considered as high priority due to the importance of evaluating the UE-to-UE cross-link interference</w:t>
      </w:r>
      <w:r>
        <w:rPr>
          <w:b/>
          <w:bCs/>
          <w:lang w:val="en-US"/>
        </w:rPr>
        <w:t xml:space="preserve"> impact</w:t>
      </w:r>
      <w:r w:rsidRPr="00736DF2">
        <w:rPr>
          <w:b/>
          <w:lang w:val="en-US"/>
        </w:rPr>
        <w:t>.</w:t>
      </w:r>
    </w:p>
    <w:p w14:paraId="70951044" w14:textId="77777777" w:rsidR="009B6516" w:rsidRPr="00C748D2" w:rsidRDefault="009B6516" w:rsidP="009B6516">
      <w:pPr>
        <w:rPr>
          <w:b/>
          <w:bCs/>
          <w:lang w:val="en-US"/>
        </w:rPr>
      </w:pPr>
      <w:r w:rsidRPr="00C748D2">
        <w:rPr>
          <w:b/>
          <w:bCs/>
          <w:lang w:val="en-US"/>
        </w:rPr>
        <w:t xml:space="preserve">Proposal </w:t>
      </w:r>
      <w:r>
        <w:rPr>
          <w:b/>
          <w:bCs/>
          <w:lang w:val="en-US"/>
        </w:rPr>
        <w:t>2</w:t>
      </w:r>
      <w:r w:rsidRPr="00C748D2">
        <w:rPr>
          <w:b/>
          <w:bCs/>
          <w:lang w:val="en-US"/>
        </w:rPr>
        <w:t>: Clarify the understanding o</w:t>
      </w:r>
      <w:r>
        <w:rPr>
          <w:b/>
          <w:bCs/>
          <w:lang w:val="en-US"/>
        </w:rPr>
        <w:t>n</w:t>
      </w:r>
      <w:r w:rsidRPr="00C748D2">
        <w:rPr>
          <w:b/>
          <w:bCs/>
          <w:lang w:val="en-US"/>
        </w:rPr>
        <w:t xml:space="preserve"> the coupling </w:t>
      </w:r>
      <w:r>
        <w:rPr>
          <w:b/>
          <w:bCs/>
          <w:lang w:val="en-US"/>
        </w:rPr>
        <w:t>loss</w:t>
      </w:r>
      <w:r w:rsidRPr="00C748D2">
        <w:rPr>
          <w:b/>
          <w:bCs/>
          <w:lang w:val="en-US"/>
        </w:rPr>
        <w:t xml:space="preserve"> metric and consider adding an </w:t>
      </w:r>
      <w:proofErr w:type="spellStart"/>
      <w:r w:rsidRPr="00C748D2">
        <w:rPr>
          <w:b/>
          <w:bCs/>
          <w:lang w:val="en-US"/>
        </w:rPr>
        <w:t>aggreed</w:t>
      </w:r>
      <w:proofErr w:type="spellEnd"/>
      <w:r w:rsidRPr="00C748D2">
        <w:rPr>
          <w:b/>
          <w:bCs/>
          <w:lang w:val="en-US"/>
        </w:rPr>
        <w:t xml:space="preserve"> definition </w:t>
      </w:r>
      <w:r>
        <w:rPr>
          <w:b/>
          <w:bCs/>
          <w:lang w:val="en-US"/>
        </w:rPr>
        <w:t>of coupling loss in</w:t>
      </w:r>
      <w:r w:rsidRPr="00C748D2">
        <w:rPr>
          <w:b/>
          <w:bCs/>
          <w:lang w:val="en-US"/>
        </w:rPr>
        <w:t xml:space="preserve"> the simulation guidelines.</w:t>
      </w:r>
    </w:p>
    <w:p w14:paraId="540D4F05" w14:textId="77777777" w:rsidR="009B6516" w:rsidRDefault="009B6516" w:rsidP="009B6516">
      <w:r>
        <w:rPr>
          <w:b/>
          <w:bCs/>
          <w:lang w:val="en-US"/>
        </w:rPr>
        <w:t xml:space="preserve">Proposal 3: </w:t>
      </w:r>
      <w:r w:rsidRPr="00C748D2">
        <w:rPr>
          <w:b/>
          <w:bCs/>
          <w:lang w:val="en-US"/>
        </w:rPr>
        <w:t>Update the UE-to-UE path-loss model for FR-1 Urban Macro scenario to follow the TR 38.828 UMi equations.</w:t>
      </w:r>
    </w:p>
    <w:p w14:paraId="081DEC60" w14:textId="77777777" w:rsidR="009B6516" w:rsidRDefault="009B6516" w:rsidP="009B6516">
      <w:pPr>
        <w:rPr>
          <w:b/>
          <w:bCs/>
          <w:lang w:val="en-US"/>
        </w:rPr>
      </w:pPr>
      <w:r w:rsidRPr="00C748D2">
        <w:rPr>
          <w:b/>
          <w:bCs/>
          <w:lang w:val="en-US"/>
        </w:rPr>
        <w:t xml:space="preserve">Observation </w:t>
      </w:r>
      <w:r>
        <w:rPr>
          <w:b/>
          <w:bCs/>
          <w:lang w:val="en-US"/>
        </w:rPr>
        <w:t>1</w:t>
      </w:r>
      <w:r w:rsidRPr="00C748D2">
        <w:rPr>
          <w:b/>
          <w:bCs/>
          <w:lang w:val="en-US"/>
        </w:rPr>
        <w:t xml:space="preserve">: Clarify that the thermal noise component in the SNR equation for UL power control is calculated </w:t>
      </w:r>
      <w:r>
        <w:rPr>
          <w:b/>
          <w:bCs/>
          <w:lang w:val="en-US"/>
        </w:rPr>
        <w:t>for 1</w:t>
      </w:r>
      <w:r w:rsidRPr="00C748D2">
        <w:rPr>
          <w:b/>
          <w:bCs/>
          <w:lang w:val="en-US"/>
        </w:rPr>
        <w:t xml:space="preserve"> Hz, </w:t>
      </w:r>
      <w:proofErr w:type="gramStart"/>
      <w:r w:rsidRPr="00C748D2">
        <w:rPr>
          <w:b/>
          <w:bCs/>
          <w:lang w:val="en-US"/>
        </w:rPr>
        <w:t>i.e.</w:t>
      </w:r>
      <w:proofErr w:type="gramEnd"/>
      <w:r w:rsidRPr="00C748D2">
        <w:rPr>
          <w:b/>
          <w:bCs/>
          <w:lang w:val="en-US"/>
        </w:rPr>
        <w:t xml:space="preserve"> -174 dBm assuming room temperature (T = 290 K)</w:t>
      </w:r>
    </w:p>
    <w:p w14:paraId="35555C03" w14:textId="77777777" w:rsidR="009B6516" w:rsidRPr="00C748D2" w:rsidRDefault="009B6516" w:rsidP="009B6516">
      <w:pPr>
        <w:rPr>
          <w:b/>
          <w:bCs/>
          <w:lang w:val="en-US"/>
        </w:rPr>
      </w:pPr>
      <w:r w:rsidRPr="00C748D2">
        <w:rPr>
          <w:b/>
          <w:bCs/>
          <w:lang w:val="en-US"/>
        </w:rPr>
        <w:t xml:space="preserve">Proposal </w:t>
      </w:r>
      <w:r>
        <w:rPr>
          <w:b/>
          <w:bCs/>
          <w:lang w:val="en-US"/>
        </w:rPr>
        <w:t>4</w:t>
      </w:r>
      <w:r w:rsidRPr="00C748D2">
        <w:rPr>
          <w:b/>
          <w:bCs/>
          <w:lang w:val="en-US"/>
        </w:rPr>
        <w:t xml:space="preserve">: The </w:t>
      </w:r>
      <w:proofErr w:type="spellStart"/>
      <w:r w:rsidRPr="00C748D2">
        <w:rPr>
          <w:b/>
          <w:bCs/>
          <w:lang w:val="en-US"/>
        </w:rPr>
        <w:t>fomula</w:t>
      </w:r>
      <w:proofErr w:type="spellEnd"/>
      <w:r w:rsidRPr="00C748D2">
        <w:rPr>
          <w:b/>
          <w:bCs/>
          <w:lang w:val="en-US"/>
        </w:rPr>
        <w:t xml:space="preserve"> to obtain </w:t>
      </w:r>
      <w:proofErr w:type="spellStart"/>
      <w:r w:rsidRPr="00C748D2">
        <w:rPr>
          <w:b/>
          <w:bCs/>
          <w:lang w:val="en-US"/>
        </w:rPr>
        <w:t>CLx_ile</w:t>
      </w:r>
      <w:proofErr w:type="spellEnd"/>
      <w:r w:rsidRPr="00C748D2">
        <w:rPr>
          <w:b/>
          <w:bCs/>
          <w:lang w:val="en-US"/>
        </w:rPr>
        <w:t xml:space="preserve"> for the UL power control should be corrected to:</w:t>
      </w:r>
    </w:p>
    <w:p w14:paraId="26B7AC1E" w14:textId="77777777" w:rsidR="009B6516" w:rsidRPr="00C748D2" w:rsidRDefault="009B6516" w:rsidP="009B6516">
      <w:pPr>
        <w:pStyle w:val="ListParagraph"/>
        <w:widowControl w:val="0"/>
        <w:numPr>
          <w:ilvl w:val="0"/>
          <w:numId w:val="18"/>
        </w:numPr>
        <w:jc w:val="both"/>
        <w:rPr>
          <w:b/>
          <w:bCs/>
          <w:szCs w:val="21"/>
          <w:lang w:val="en-US"/>
        </w:rPr>
      </w:pPr>
      <w:proofErr w:type="spellStart"/>
      <w:r w:rsidRPr="00C748D2">
        <w:rPr>
          <w:rFonts w:eastAsia="Times New Roman"/>
          <w:b/>
          <w:bCs/>
          <w:kern w:val="2"/>
          <w:szCs w:val="21"/>
          <w:lang w:val="en-US" w:bidi="ar"/>
        </w:rPr>
        <w:t>CLx-ile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SNR_target</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UE_max_eirp</w:t>
      </w:r>
      <w:proofErr w:type="spellEnd"/>
      <w:r w:rsidRPr="00C748D2">
        <w:rPr>
          <w:rFonts w:eastAsia="Times New Roman"/>
          <w:b/>
          <w:bCs/>
          <w:kern w:val="2"/>
          <w:szCs w:val="21"/>
          <w:lang w:val="en-US" w:bidi="ar"/>
        </w:rPr>
        <w:t xml:space="preserve">– </w:t>
      </w:r>
      <w:proofErr w:type="spellStart"/>
      <w:r w:rsidRPr="00C748D2">
        <w:rPr>
          <w:rFonts w:eastAsia="Times New Roman"/>
          <w:b/>
          <w:bCs/>
          <w:kern w:val="2"/>
          <w:szCs w:val="21"/>
          <w:lang w:val="en-US" w:bidi="ar"/>
        </w:rPr>
        <w:t>ThermalNoise</w:t>
      </w:r>
      <w:proofErr w:type="spellEnd"/>
      <w:r w:rsidRPr="00C748D2">
        <w:rPr>
          <w:rFonts w:eastAsia="Times New Roman"/>
          <w:b/>
          <w:bCs/>
          <w:kern w:val="2"/>
          <w:szCs w:val="21"/>
          <w:lang w:val="en-US" w:bidi="ar"/>
        </w:rPr>
        <w:t xml:space="preserve"> – </w:t>
      </w:r>
      <w:proofErr w:type="spellStart"/>
      <w:r w:rsidRPr="00C748D2">
        <w:rPr>
          <w:rFonts w:eastAsia="Times New Roman"/>
          <w:b/>
          <w:bCs/>
          <w:kern w:val="2"/>
          <w:szCs w:val="21"/>
          <w:lang w:val="en-US" w:bidi="ar"/>
        </w:rPr>
        <w:t>BS_NoiseFigure</w:t>
      </w:r>
      <w:proofErr w:type="spellEnd"/>
      <w:r w:rsidRPr="00C748D2">
        <w:rPr>
          <w:rFonts w:eastAsia="Times New Roman"/>
          <w:b/>
          <w:bCs/>
          <w:kern w:val="2"/>
          <w:szCs w:val="21"/>
          <w:lang w:val="en-US" w:bidi="ar"/>
        </w:rPr>
        <w:t xml:space="preserve"> </w:t>
      </w:r>
      <w:r w:rsidRPr="00C748D2">
        <w:rPr>
          <w:rFonts w:eastAsia="Times New Roman"/>
          <w:b/>
          <w:bCs/>
          <w:kern w:val="2"/>
          <w:szCs w:val="21"/>
          <w:highlight w:val="yellow"/>
          <w:lang w:val="en-US" w:bidi="ar"/>
        </w:rPr>
        <w:t>-</w:t>
      </w:r>
      <w:r w:rsidRPr="00C748D2">
        <w:rPr>
          <w:rFonts w:eastAsia="Times New Roman"/>
          <w:b/>
          <w:bCs/>
          <w:kern w:val="2"/>
          <w:szCs w:val="21"/>
          <w:lang w:val="en-US" w:bidi="ar"/>
        </w:rPr>
        <w:t xml:space="preserve"> 10*log10(BW) </w:t>
      </w:r>
    </w:p>
    <w:p w14:paraId="11584777" w14:textId="77777777" w:rsidR="009B6516" w:rsidRDefault="009B6516" w:rsidP="009B6516">
      <w:pPr>
        <w:jc w:val="both"/>
        <w:rPr>
          <w:b/>
          <w:bCs/>
        </w:rPr>
      </w:pPr>
      <w:r>
        <w:rPr>
          <w:b/>
          <w:bCs/>
        </w:rPr>
        <w:t>Observation 2: For FR2 UE, it is not clear how a single-panel UE with r</w:t>
      </w:r>
      <w:r w:rsidRPr="00CA4B52">
        <w:rPr>
          <w:b/>
          <w:bCs/>
        </w:rPr>
        <w:t>andom orientation in the azimuth domain</w:t>
      </w:r>
      <w:r>
        <w:rPr>
          <w:b/>
          <w:bCs/>
        </w:rPr>
        <w:t xml:space="preserve"> </w:t>
      </w:r>
      <w:r w:rsidRPr="00CA4B52">
        <w:rPr>
          <w:b/>
          <w:bCs/>
        </w:rPr>
        <w:t xml:space="preserve">between -90 and 90 degrees </w:t>
      </w:r>
      <w:r>
        <w:rPr>
          <w:b/>
          <w:bCs/>
        </w:rPr>
        <w:t>can resemble a multi-panel UE. Changes in the current assumptions might be required to ensure equivalency between single-panel and dual-panel UEs.</w:t>
      </w:r>
    </w:p>
    <w:p w14:paraId="31A3C12A" w14:textId="77777777" w:rsidR="00D527EE" w:rsidRPr="00C748D2" w:rsidRDefault="00D527EE" w:rsidP="00D527EE">
      <w:pPr>
        <w:rPr>
          <w:b/>
          <w:bCs/>
          <w:lang w:val="en-US"/>
        </w:rPr>
      </w:pPr>
      <w:r w:rsidRPr="00C748D2">
        <w:rPr>
          <w:b/>
          <w:bCs/>
          <w:lang w:val="en-US"/>
        </w:rPr>
        <w:t xml:space="preserve">Observation </w:t>
      </w:r>
      <w:r>
        <w:rPr>
          <w:b/>
          <w:bCs/>
          <w:lang w:val="en-US"/>
        </w:rPr>
        <w:t>3</w:t>
      </w:r>
      <w:r w:rsidRPr="00C748D2">
        <w:rPr>
          <w:b/>
          <w:bCs/>
          <w:lang w:val="en-US"/>
        </w:rPr>
        <w:t>: The Urban Macro FR2 case assumes all the deployed UEs to be outdoor. However, different UE heights are currently proposed.</w:t>
      </w:r>
    </w:p>
    <w:p w14:paraId="237579C9" w14:textId="77777777" w:rsidR="00D527EE" w:rsidRPr="00C748D2" w:rsidRDefault="00D527EE" w:rsidP="00D527EE">
      <w:pPr>
        <w:rPr>
          <w:b/>
          <w:bCs/>
          <w:lang w:val="en-US"/>
        </w:rPr>
      </w:pPr>
      <w:r w:rsidRPr="00C748D2">
        <w:rPr>
          <w:b/>
          <w:bCs/>
          <w:lang w:val="en-US"/>
        </w:rPr>
        <w:t xml:space="preserve">Proposal </w:t>
      </w:r>
      <w:r>
        <w:rPr>
          <w:b/>
          <w:bCs/>
          <w:lang w:val="en-US"/>
        </w:rPr>
        <w:t>5</w:t>
      </w:r>
      <w:r w:rsidRPr="00C748D2">
        <w:rPr>
          <w:b/>
          <w:bCs/>
          <w:lang w:val="en-US"/>
        </w:rPr>
        <w:t>: The UE antenna height for UEs in the FR2 Urban Macro case should be equal to 1.5m.</w:t>
      </w:r>
    </w:p>
    <w:p w14:paraId="38C8EA6A" w14:textId="77777777" w:rsidR="00D527EE" w:rsidRPr="00736DF2" w:rsidRDefault="00D527EE" w:rsidP="00D527EE">
      <w:pPr>
        <w:rPr>
          <w:b/>
        </w:rPr>
      </w:pPr>
      <w:r w:rsidRPr="006B6E8A">
        <w:rPr>
          <w:b/>
        </w:rPr>
        <w:t xml:space="preserve">Proposal </w:t>
      </w:r>
      <w:r>
        <w:rPr>
          <w:b/>
          <w:bCs/>
        </w:rPr>
        <w:t>6</w:t>
      </w:r>
      <w:r w:rsidRPr="006B6E8A">
        <w:rPr>
          <w:b/>
        </w:rPr>
        <w:t xml:space="preserve">: </w:t>
      </w:r>
      <w:r w:rsidRPr="00736DF2">
        <w:rPr>
          <w:b/>
        </w:rPr>
        <w:t xml:space="preserve"> Consider adding </w:t>
      </w:r>
      <w:r w:rsidRPr="00C748D2">
        <w:rPr>
          <w:b/>
          <w:bCs/>
        </w:rPr>
        <w:t xml:space="preserve">gNB-to-gNB </w:t>
      </w:r>
      <w:r>
        <w:rPr>
          <w:b/>
          <w:bCs/>
        </w:rPr>
        <w:t xml:space="preserve">coupling loss </w:t>
      </w:r>
      <w:r w:rsidRPr="00C748D2">
        <w:rPr>
          <w:b/>
          <w:bCs/>
        </w:rPr>
        <w:t>and UE-to-UE coupling loss</w:t>
      </w:r>
      <w:r w:rsidRPr="006B6E8A">
        <w:rPr>
          <w:b/>
        </w:rPr>
        <w:t xml:space="preserve"> </w:t>
      </w:r>
      <w:r w:rsidRPr="00736DF2">
        <w:rPr>
          <w:b/>
        </w:rPr>
        <w:t xml:space="preserve">metric </w:t>
      </w:r>
      <w:r>
        <w:rPr>
          <w:b/>
          <w:bCs/>
        </w:rPr>
        <w:t>as new metrics for calibration</w:t>
      </w:r>
    </w:p>
    <w:p w14:paraId="43AAC66B" w14:textId="6CAE4DA1" w:rsidR="009B6516" w:rsidRPr="007E4424" w:rsidRDefault="00D527EE" w:rsidP="007E4424">
      <w:pPr>
        <w:rPr>
          <w:lang w:val="en-US"/>
        </w:rPr>
      </w:pPr>
      <w:r>
        <w:rPr>
          <w:b/>
          <w:bCs/>
          <w:lang w:val="en-US"/>
        </w:rPr>
        <w:t>Proposal 7: Calibration results should not be taken as the final coexistence results</w:t>
      </w:r>
    </w:p>
    <w:p w14:paraId="70D2EA71" w14:textId="037B2045"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25431" w:rsidRDefault="59AFA31E" w:rsidP="00425431">
      <w:pPr>
        <w:overflowPunct/>
        <w:autoSpaceDE/>
        <w:autoSpaceDN/>
        <w:adjustRightInd/>
        <w:spacing w:after="60"/>
        <w:textAlignment w:val="auto"/>
        <w:rPr>
          <w:rFonts w:eastAsia="Times New Roman"/>
          <w:lang w:val="en-US" w:eastAsia="zh-CN"/>
        </w:rPr>
      </w:pPr>
      <w:r w:rsidRPr="00425431">
        <w:rPr>
          <w:rFonts w:eastAsia="Times New Roman"/>
          <w:lang w:val="en-US" w:eastAsia="zh-CN"/>
        </w:rPr>
        <w:t xml:space="preserve">[1] </w:t>
      </w:r>
      <w:r w:rsidR="00812DF3" w:rsidRPr="00425431">
        <w:rPr>
          <w:rFonts w:eastAsia="Times New Roman"/>
          <w:lang w:val="en-US" w:eastAsia="zh-CN"/>
        </w:rPr>
        <w:t>RP</w:t>
      </w:r>
      <w:r w:rsidR="00360992" w:rsidRPr="00425431">
        <w:rPr>
          <w:rFonts w:eastAsia="Times New Roman"/>
          <w:lang w:val="en-US" w:eastAsia="zh-CN"/>
        </w:rPr>
        <w:t>-2</w:t>
      </w:r>
      <w:r w:rsidR="009E42A8" w:rsidRPr="00425431">
        <w:rPr>
          <w:rFonts w:eastAsia="Times New Roman"/>
          <w:lang w:val="en-US" w:eastAsia="zh-CN"/>
        </w:rPr>
        <w:t>21352</w:t>
      </w:r>
      <w:r w:rsidR="00360992" w:rsidRPr="00425431">
        <w:rPr>
          <w:rFonts w:eastAsia="Times New Roman"/>
          <w:lang w:val="en-US" w:eastAsia="zh-CN"/>
        </w:rPr>
        <w:t>, “</w:t>
      </w:r>
      <w:r w:rsidR="00812DF3" w:rsidRPr="00425431">
        <w:rPr>
          <w:rFonts w:eastAsia="Times New Roman"/>
          <w:i/>
          <w:lang w:val="en-US" w:eastAsia="zh-CN"/>
        </w:rPr>
        <w:t>Study on Evolution of NR Duplex Operation</w:t>
      </w:r>
      <w:r w:rsidR="005E0408" w:rsidRPr="00425431">
        <w:rPr>
          <w:rFonts w:eastAsia="Times New Roman"/>
          <w:lang w:val="en-US" w:eastAsia="zh-CN"/>
        </w:rPr>
        <w:t xml:space="preserve">”, </w:t>
      </w:r>
      <w:r w:rsidR="00812DF3" w:rsidRPr="00425431">
        <w:rPr>
          <w:rFonts w:eastAsia="Times New Roman"/>
          <w:lang w:val="en-US" w:eastAsia="zh-CN"/>
        </w:rPr>
        <w:t>CMCC</w:t>
      </w:r>
      <w:bookmarkEnd w:id="0"/>
    </w:p>
    <w:p w14:paraId="58831818" w14:textId="76357F93" w:rsidR="00646B1F" w:rsidRDefault="00425431" w:rsidP="001A3537">
      <w:pPr>
        <w:overflowPunct/>
        <w:autoSpaceDE/>
        <w:autoSpaceDN/>
        <w:adjustRightInd/>
        <w:spacing w:after="60"/>
        <w:textAlignment w:val="auto"/>
        <w:rPr>
          <w:lang w:val="en-US"/>
        </w:rPr>
      </w:pPr>
      <w:r w:rsidRPr="00D03A8D">
        <w:rPr>
          <w:rFonts w:eastAsia="Times New Roman"/>
          <w:lang w:val="en-US" w:eastAsia="zh-CN"/>
        </w:rPr>
        <w:t>[</w:t>
      </w:r>
      <w:r>
        <w:rPr>
          <w:rFonts w:eastAsia="Times New Roman"/>
          <w:lang w:val="en-US" w:eastAsia="zh-CN"/>
        </w:rPr>
        <w:t>2</w:t>
      </w:r>
      <w:r w:rsidRPr="00D03A8D">
        <w:rPr>
          <w:rFonts w:eastAsia="Times New Roman"/>
          <w:lang w:val="en-US" w:eastAsia="zh-CN"/>
        </w:rPr>
        <w:t xml:space="preserve">] </w:t>
      </w:r>
      <w:r w:rsidR="0082532F" w:rsidRPr="0082532F">
        <w:rPr>
          <w:rFonts w:eastAsia="Times New Roman"/>
          <w:lang w:val="en-US" w:eastAsia="zh-CN"/>
        </w:rPr>
        <w:t>R4-2217466</w:t>
      </w:r>
      <w:r>
        <w:rPr>
          <w:rFonts w:eastAsia="Times New Roman"/>
          <w:lang w:val="en-US" w:eastAsia="zh-CN"/>
        </w:rPr>
        <w:t xml:space="preserve">, </w:t>
      </w:r>
      <w:r w:rsidRPr="003E4602">
        <w:rPr>
          <w:rFonts w:eastAsia="Times New Roman"/>
          <w:i/>
          <w:iCs/>
          <w:lang w:val="en-US" w:eastAsia="zh-CN"/>
        </w:rPr>
        <w:t>“</w:t>
      </w:r>
      <w:r w:rsidR="0082532F" w:rsidRPr="0082532F">
        <w:rPr>
          <w:rFonts w:eastAsia="Times New Roman"/>
          <w:i/>
          <w:iCs/>
          <w:lang w:val="en-US" w:eastAsia="zh-CN"/>
        </w:rPr>
        <w:t>WF for adjacent channel co-existence evaluation of SBFD operation</w:t>
      </w:r>
      <w:r w:rsidRPr="003E4602">
        <w:rPr>
          <w:rFonts w:eastAsia="Times New Roman"/>
          <w:i/>
          <w:iCs/>
          <w:lang w:val="en-US" w:eastAsia="zh-CN"/>
        </w:rPr>
        <w:t>”</w:t>
      </w:r>
      <w:r>
        <w:rPr>
          <w:rFonts w:eastAsia="Times New Roman"/>
          <w:lang w:val="en-US" w:eastAsia="zh-CN"/>
        </w:rPr>
        <w:t>, Samsung</w:t>
      </w:r>
      <w:r w:rsidR="0082532F">
        <w:rPr>
          <w:rFonts w:eastAsia="Times New Roman"/>
          <w:lang w:val="en-US" w:eastAsia="zh-CN"/>
        </w:rPr>
        <w:t>, CMCC</w:t>
      </w:r>
    </w:p>
    <w:p w14:paraId="7AD8A29C" w14:textId="77777777" w:rsidR="00EA6C92" w:rsidRPr="00684D2D" w:rsidRDefault="00EA6C92" w:rsidP="001A3537">
      <w:pPr>
        <w:spacing w:line="259" w:lineRule="auto"/>
        <w:rPr>
          <w:lang w:val="en-US"/>
        </w:rPr>
      </w:pPr>
    </w:p>
    <w:sectPr w:rsidR="00EA6C92" w:rsidRPr="00684D2D" w:rsidSect="003D2D8F">
      <w:headerReference w:type="default" r:id="rId22"/>
      <w:footerReference w:type="default" r:id="rId23"/>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CB70" w14:textId="77777777" w:rsidR="003A68FB" w:rsidRDefault="003A68FB">
      <w:r>
        <w:separator/>
      </w:r>
    </w:p>
    <w:p w14:paraId="16183566" w14:textId="77777777" w:rsidR="003A68FB" w:rsidRDefault="003A68FB"/>
  </w:endnote>
  <w:endnote w:type="continuationSeparator" w:id="0">
    <w:p w14:paraId="5DB12945" w14:textId="77777777" w:rsidR="003A68FB" w:rsidRDefault="003A68FB">
      <w:r>
        <w:continuationSeparator/>
      </w:r>
    </w:p>
    <w:p w14:paraId="708913CE" w14:textId="77777777" w:rsidR="003A68FB" w:rsidRDefault="003A68FB"/>
  </w:endnote>
  <w:endnote w:type="continuationNotice" w:id="1">
    <w:p w14:paraId="3707733E" w14:textId="77777777" w:rsidR="003A68FB" w:rsidRDefault="003A6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A86D" w14:textId="77777777" w:rsidR="003A68FB" w:rsidRDefault="003A68FB">
      <w:r>
        <w:separator/>
      </w:r>
    </w:p>
    <w:p w14:paraId="329C2515" w14:textId="77777777" w:rsidR="003A68FB" w:rsidRDefault="003A68FB"/>
  </w:footnote>
  <w:footnote w:type="continuationSeparator" w:id="0">
    <w:p w14:paraId="6A966C99" w14:textId="77777777" w:rsidR="003A68FB" w:rsidRDefault="003A68FB">
      <w:r>
        <w:continuationSeparator/>
      </w:r>
    </w:p>
    <w:p w14:paraId="27D10F1D" w14:textId="77777777" w:rsidR="003A68FB" w:rsidRDefault="003A68FB"/>
  </w:footnote>
  <w:footnote w:type="continuationNotice" w:id="1">
    <w:p w14:paraId="44F37F9D" w14:textId="77777777" w:rsidR="003A68FB" w:rsidRDefault="003A68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4"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22"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23"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29"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33"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43" w15:restartNumberingAfterBreak="0">
    <w:nsid w:val="6F1D6A21"/>
    <w:multiLevelType w:val="singleLevel"/>
    <w:tmpl w:val="A100F9DC"/>
    <w:lvl w:ilvl="0">
      <w:numFmt w:val="decimal"/>
      <w:pStyle w:val="References"/>
      <w:lvlText w:val=""/>
      <w:lvlJc w:val="left"/>
    </w:lvl>
  </w:abstractNum>
  <w:abstractNum w:abstractNumId="44"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7"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2"/>
  </w:num>
  <w:num w:numId="2">
    <w:abstractNumId w:val="22"/>
  </w:num>
  <w:num w:numId="3">
    <w:abstractNumId w:val="47"/>
  </w:num>
  <w:num w:numId="4">
    <w:abstractNumId w:val="20"/>
  </w:num>
  <w:num w:numId="5">
    <w:abstractNumId w:val="10"/>
  </w:num>
  <w:num w:numId="6">
    <w:abstractNumId w:val="43"/>
  </w:num>
  <w:num w:numId="7">
    <w:abstractNumId w:val="37"/>
  </w:num>
  <w:num w:numId="8">
    <w:abstractNumId w:val="41"/>
  </w:num>
  <w:num w:numId="9">
    <w:abstractNumId w:val="21"/>
  </w:num>
  <w:num w:numId="10">
    <w:abstractNumId w:val="34"/>
  </w:num>
  <w:num w:numId="11">
    <w:abstractNumId w:val="48"/>
  </w:num>
  <w:num w:numId="12">
    <w:abstractNumId w:val="28"/>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0"/>
  </w:num>
  <w:num w:numId="17">
    <w:abstractNumId w:val="17"/>
  </w:num>
  <w:num w:numId="18">
    <w:abstractNumId w:val="13"/>
  </w:num>
  <w:num w:numId="1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11"/>
  </w:num>
  <w:num w:numId="23">
    <w:abstractNumId w:val="36"/>
  </w:num>
  <w:num w:numId="24">
    <w:abstractNumId w:val="31"/>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num>
  <w:num w:numId="2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9"/>
  </w:num>
  <w:num w:numId="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1"/>
  </w:num>
  <w:num w:numId="36">
    <w:abstractNumId w:val="31"/>
  </w:num>
  <w:num w:numId="37">
    <w:abstractNumId w:val="0"/>
  </w:num>
  <w:num w:numId="38">
    <w:abstractNumId w:val="1"/>
  </w:num>
  <w:num w:numId="3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7"/>
  </w:num>
  <w:num w:numId="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num>
  <w:num w:numId="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num>
  <w:num w:numId="68">
    <w:abstractNumId w:val="15"/>
  </w:num>
  <w:num w:numId="6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num>
  <w:num w:numId="72">
    <w:abstractNumId w:val="18"/>
  </w:num>
  <w:num w:numId="73">
    <w:abstractNumId w:val="42"/>
  </w:num>
  <w:num w:numId="74">
    <w:abstractNumId w:val="8"/>
  </w:num>
  <w:num w:numId="75">
    <w:abstractNumId w:val="16"/>
  </w:num>
  <w:num w:numId="76">
    <w:abstractNumId w:val="2"/>
  </w:num>
  <w:num w:numId="77">
    <w:abstractNumId w:val="38"/>
  </w:num>
  <w:num w:numId="78">
    <w:abstractNumId w:val="23"/>
  </w:num>
  <w:num w:numId="79">
    <w:abstractNumId w:val="16"/>
  </w:num>
  <w:num w:numId="80">
    <w:abstractNumId w:val="2"/>
  </w:num>
  <w:num w:numId="81">
    <w:abstractNumId w:val="3"/>
  </w:num>
  <w:num w:numId="82">
    <w:abstractNumId w:val="14"/>
  </w:num>
  <w:num w:numId="83">
    <w:abstractNumId w:val="5"/>
  </w:num>
  <w:num w:numId="84">
    <w:abstractNumId w:val="24"/>
  </w:num>
  <w:num w:numId="85">
    <w:abstractNumId w:val="44"/>
  </w:num>
  <w:num w:numId="86">
    <w:abstractNumId w:val="7"/>
  </w:num>
  <w:num w:numId="87">
    <w:abstractNumId w:val="9"/>
  </w:num>
  <w:num w:numId="88">
    <w:abstractNumId w:val="40"/>
  </w:num>
  <w:num w:numId="89">
    <w:abstractNumId w:val="12"/>
  </w:num>
  <w:num w:numId="90">
    <w:abstractNumId w:val="3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912"/>
    <w:rsid w:val="00002CFA"/>
    <w:rsid w:val="00002D80"/>
    <w:rsid w:val="0000371B"/>
    <w:rsid w:val="000038A8"/>
    <w:rsid w:val="000038E6"/>
    <w:rsid w:val="00003B11"/>
    <w:rsid w:val="00003B4A"/>
    <w:rsid w:val="00003B9C"/>
    <w:rsid w:val="00003D12"/>
    <w:rsid w:val="00003E06"/>
    <w:rsid w:val="00003FCC"/>
    <w:rsid w:val="0000438F"/>
    <w:rsid w:val="00004773"/>
    <w:rsid w:val="000047FC"/>
    <w:rsid w:val="00004A10"/>
    <w:rsid w:val="00004C7A"/>
    <w:rsid w:val="00004D5A"/>
    <w:rsid w:val="00004D8B"/>
    <w:rsid w:val="00004FD5"/>
    <w:rsid w:val="00005166"/>
    <w:rsid w:val="0000550A"/>
    <w:rsid w:val="00005AAD"/>
    <w:rsid w:val="00005CD3"/>
    <w:rsid w:val="00005F62"/>
    <w:rsid w:val="00005FB5"/>
    <w:rsid w:val="0000612E"/>
    <w:rsid w:val="0000616B"/>
    <w:rsid w:val="0000643D"/>
    <w:rsid w:val="00006B8D"/>
    <w:rsid w:val="00006D3E"/>
    <w:rsid w:val="00006F26"/>
    <w:rsid w:val="00007260"/>
    <w:rsid w:val="00007829"/>
    <w:rsid w:val="00007968"/>
    <w:rsid w:val="00007ACB"/>
    <w:rsid w:val="00008B5A"/>
    <w:rsid w:val="0001019E"/>
    <w:rsid w:val="000102FC"/>
    <w:rsid w:val="00010322"/>
    <w:rsid w:val="00010520"/>
    <w:rsid w:val="00010CC5"/>
    <w:rsid w:val="00011083"/>
    <w:rsid w:val="00011782"/>
    <w:rsid w:val="000117B9"/>
    <w:rsid w:val="000119C0"/>
    <w:rsid w:val="00012199"/>
    <w:rsid w:val="00012A2A"/>
    <w:rsid w:val="00012B5F"/>
    <w:rsid w:val="00012D5C"/>
    <w:rsid w:val="00012E0D"/>
    <w:rsid w:val="00012FAA"/>
    <w:rsid w:val="000130CE"/>
    <w:rsid w:val="00013278"/>
    <w:rsid w:val="0001327C"/>
    <w:rsid w:val="0001361E"/>
    <w:rsid w:val="00013955"/>
    <w:rsid w:val="00013CD4"/>
    <w:rsid w:val="00013DF0"/>
    <w:rsid w:val="00013ED7"/>
    <w:rsid w:val="0001410D"/>
    <w:rsid w:val="00014523"/>
    <w:rsid w:val="00014576"/>
    <w:rsid w:val="00014655"/>
    <w:rsid w:val="00014871"/>
    <w:rsid w:val="00014D55"/>
    <w:rsid w:val="000150C5"/>
    <w:rsid w:val="00015A94"/>
    <w:rsid w:val="00015B0A"/>
    <w:rsid w:val="00015CA2"/>
    <w:rsid w:val="00015CD7"/>
    <w:rsid w:val="00015DA0"/>
    <w:rsid w:val="00015F3E"/>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5D4"/>
    <w:rsid w:val="00021CC7"/>
    <w:rsid w:val="00021DD8"/>
    <w:rsid w:val="000221C7"/>
    <w:rsid w:val="00022200"/>
    <w:rsid w:val="00022484"/>
    <w:rsid w:val="00022836"/>
    <w:rsid w:val="00022992"/>
    <w:rsid w:val="00022E3E"/>
    <w:rsid w:val="00022F79"/>
    <w:rsid w:val="00023081"/>
    <w:rsid w:val="00023420"/>
    <w:rsid w:val="00023727"/>
    <w:rsid w:val="00023867"/>
    <w:rsid w:val="00023B35"/>
    <w:rsid w:val="00023C58"/>
    <w:rsid w:val="00023D5C"/>
    <w:rsid w:val="0002412F"/>
    <w:rsid w:val="0002420D"/>
    <w:rsid w:val="00024555"/>
    <w:rsid w:val="00024667"/>
    <w:rsid w:val="000248D8"/>
    <w:rsid w:val="00024CA4"/>
    <w:rsid w:val="00024DA3"/>
    <w:rsid w:val="00025118"/>
    <w:rsid w:val="000256F2"/>
    <w:rsid w:val="00025A4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1E87"/>
    <w:rsid w:val="000321A3"/>
    <w:rsid w:val="00032672"/>
    <w:rsid w:val="00032E33"/>
    <w:rsid w:val="00032F70"/>
    <w:rsid w:val="00033305"/>
    <w:rsid w:val="000337B8"/>
    <w:rsid w:val="000338BC"/>
    <w:rsid w:val="0003397D"/>
    <w:rsid w:val="0003398F"/>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AE3"/>
    <w:rsid w:val="00036CB9"/>
    <w:rsid w:val="00036EFD"/>
    <w:rsid w:val="0003771B"/>
    <w:rsid w:val="000402C9"/>
    <w:rsid w:val="00040412"/>
    <w:rsid w:val="000404D2"/>
    <w:rsid w:val="00040681"/>
    <w:rsid w:val="00040739"/>
    <w:rsid w:val="00040924"/>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48D"/>
    <w:rsid w:val="0004250C"/>
    <w:rsid w:val="00042BFE"/>
    <w:rsid w:val="00042D83"/>
    <w:rsid w:val="00043036"/>
    <w:rsid w:val="00043103"/>
    <w:rsid w:val="000439AD"/>
    <w:rsid w:val="000439DD"/>
    <w:rsid w:val="00043ED1"/>
    <w:rsid w:val="00044058"/>
    <w:rsid w:val="00044165"/>
    <w:rsid w:val="00044215"/>
    <w:rsid w:val="00044313"/>
    <w:rsid w:val="000444B6"/>
    <w:rsid w:val="000445B5"/>
    <w:rsid w:val="00045048"/>
    <w:rsid w:val="00045150"/>
    <w:rsid w:val="000451F5"/>
    <w:rsid w:val="00045239"/>
    <w:rsid w:val="0004535F"/>
    <w:rsid w:val="0004544D"/>
    <w:rsid w:val="000454EA"/>
    <w:rsid w:val="0004586A"/>
    <w:rsid w:val="00045CAF"/>
    <w:rsid w:val="00045DD8"/>
    <w:rsid w:val="0004635E"/>
    <w:rsid w:val="000464B7"/>
    <w:rsid w:val="00046627"/>
    <w:rsid w:val="00046828"/>
    <w:rsid w:val="00046833"/>
    <w:rsid w:val="00046AC7"/>
    <w:rsid w:val="00046EDB"/>
    <w:rsid w:val="00047223"/>
    <w:rsid w:val="000473C5"/>
    <w:rsid w:val="0004756D"/>
    <w:rsid w:val="000478FE"/>
    <w:rsid w:val="00047D6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660"/>
    <w:rsid w:val="00054A17"/>
    <w:rsid w:val="00055323"/>
    <w:rsid w:val="00056399"/>
    <w:rsid w:val="0005654A"/>
    <w:rsid w:val="0005660C"/>
    <w:rsid w:val="0005692B"/>
    <w:rsid w:val="00056AA3"/>
    <w:rsid w:val="00057323"/>
    <w:rsid w:val="000574E9"/>
    <w:rsid w:val="00057C29"/>
    <w:rsid w:val="00057E98"/>
    <w:rsid w:val="00057EFD"/>
    <w:rsid w:val="00057FF2"/>
    <w:rsid w:val="000600A6"/>
    <w:rsid w:val="00060290"/>
    <w:rsid w:val="0006029D"/>
    <w:rsid w:val="00060401"/>
    <w:rsid w:val="000606B9"/>
    <w:rsid w:val="00060C36"/>
    <w:rsid w:val="00060E0A"/>
    <w:rsid w:val="000615FC"/>
    <w:rsid w:val="0006168A"/>
    <w:rsid w:val="000618B1"/>
    <w:rsid w:val="00061B7D"/>
    <w:rsid w:val="00061C6A"/>
    <w:rsid w:val="00061C75"/>
    <w:rsid w:val="00061D3C"/>
    <w:rsid w:val="00062133"/>
    <w:rsid w:val="00062232"/>
    <w:rsid w:val="000622DA"/>
    <w:rsid w:val="00062576"/>
    <w:rsid w:val="000626A0"/>
    <w:rsid w:val="000628B4"/>
    <w:rsid w:val="00062A74"/>
    <w:rsid w:val="00062C0B"/>
    <w:rsid w:val="00062E33"/>
    <w:rsid w:val="00064217"/>
    <w:rsid w:val="00064281"/>
    <w:rsid w:val="000644A3"/>
    <w:rsid w:val="000647BB"/>
    <w:rsid w:val="00064909"/>
    <w:rsid w:val="00065047"/>
    <w:rsid w:val="00065723"/>
    <w:rsid w:val="00065985"/>
    <w:rsid w:val="000662E1"/>
    <w:rsid w:val="00066305"/>
    <w:rsid w:val="0006645C"/>
    <w:rsid w:val="000666F0"/>
    <w:rsid w:val="0006685F"/>
    <w:rsid w:val="00066D99"/>
    <w:rsid w:val="00066E50"/>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238"/>
    <w:rsid w:val="00071401"/>
    <w:rsid w:val="00071BE8"/>
    <w:rsid w:val="00071D8F"/>
    <w:rsid w:val="000721FD"/>
    <w:rsid w:val="0007237C"/>
    <w:rsid w:val="0007265D"/>
    <w:rsid w:val="00072830"/>
    <w:rsid w:val="000728B1"/>
    <w:rsid w:val="00072AF0"/>
    <w:rsid w:val="00072E66"/>
    <w:rsid w:val="00072EB0"/>
    <w:rsid w:val="00073B00"/>
    <w:rsid w:val="00073E66"/>
    <w:rsid w:val="0007401F"/>
    <w:rsid w:val="00074445"/>
    <w:rsid w:val="0007464F"/>
    <w:rsid w:val="00074694"/>
    <w:rsid w:val="0007477F"/>
    <w:rsid w:val="000747D3"/>
    <w:rsid w:val="00074945"/>
    <w:rsid w:val="0007511F"/>
    <w:rsid w:val="00075686"/>
    <w:rsid w:val="00075853"/>
    <w:rsid w:val="00075887"/>
    <w:rsid w:val="000758C6"/>
    <w:rsid w:val="0007596F"/>
    <w:rsid w:val="00075992"/>
    <w:rsid w:val="00075AF8"/>
    <w:rsid w:val="00075DB8"/>
    <w:rsid w:val="00076491"/>
    <w:rsid w:val="00077AC8"/>
    <w:rsid w:val="00077BF9"/>
    <w:rsid w:val="00077CBD"/>
    <w:rsid w:val="000800CB"/>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919"/>
    <w:rsid w:val="00082BB6"/>
    <w:rsid w:val="00082D63"/>
    <w:rsid w:val="000835E1"/>
    <w:rsid w:val="0008366D"/>
    <w:rsid w:val="0008391B"/>
    <w:rsid w:val="00083A11"/>
    <w:rsid w:val="00083C41"/>
    <w:rsid w:val="00083C68"/>
    <w:rsid w:val="00083C86"/>
    <w:rsid w:val="00084115"/>
    <w:rsid w:val="000841D9"/>
    <w:rsid w:val="000845F1"/>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5D"/>
    <w:rsid w:val="0009083B"/>
    <w:rsid w:val="000908CF"/>
    <w:rsid w:val="0009093C"/>
    <w:rsid w:val="00090992"/>
    <w:rsid w:val="00090C79"/>
    <w:rsid w:val="00091047"/>
    <w:rsid w:val="00091109"/>
    <w:rsid w:val="0009129D"/>
    <w:rsid w:val="00091A2F"/>
    <w:rsid w:val="00091EF7"/>
    <w:rsid w:val="0009254A"/>
    <w:rsid w:val="00092680"/>
    <w:rsid w:val="000926F2"/>
    <w:rsid w:val="000928CD"/>
    <w:rsid w:val="000928EF"/>
    <w:rsid w:val="00093051"/>
    <w:rsid w:val="00093376"/>
    <w:rsid w:val="000933C8"/>
    <w:rsid w:val="000935C6"/>
    <w:rsid w:val="000936A2"/>
    <w:rsid w:val="000936C5"/>
    <w:rsid w:val="00093A45"/>
    <w:rsid w:val="00093E30"/>
    <w:rsid w:val="0009400D"/>
    <w:rsid w:val="000947E8"/>
    <w:rsid w:val="0009501F"/>
    <w:rsid w:val="000950D7"/>
    <w:rsid w:val="000959C7"/>
    <w:rsid w:val="00095A55"/>
    <w:rsid w:val="00095C87"/>
    <w:rsid w:val="00095D34"/>
    <w:rsid w:val="00095FA1"/>
    <w:rsid w:val="00096036"/>
    <w:rsid w:val="00096086"/>
    <w:rsid w:val="00096219"/>
    <w:rsid w:val="00096404"/>
    <w:rsid w:val="0009681B"/>
    <w:rsid w:val="000968B1"/>
    <w:rsid w:val="00096BF8"/>
    <w:rsid w:val="00096F7C"/>
    <w:rsid w:val="00097989"/>
    <w:rsid w:val="00097A5C"/>
    <w:rsid w:val="00097C39"/>
    <w:rsid w:val="000A0E56"/>
    <w:rsid w:val="000A0F53"/>
    <w:rsid w:val="000A1521"/>
    <w:rsid w:val="000A19AC"/>
    <w:rsid w:val="000A2242"/>
    <w:rsid w:val="000A2244"/>
    <w:rsid w:val="000A2C55"/>
    <w:rsid w:val="000A30A7"/>
    <w:rsid w:val="000A3553"/>
    <w:rsid w:val="000A35B9"/>
    <w:rsid w:val="000A39C0"/>
    <w:rsid w:val="000A3E31"/>
    <w:rsid w:val="000A4256"/>
    <w:rsid w:val="000A4705"/>
    <w:rsid w:val="000A4763"/>
    <w:rsid w:val="000A47B2"/>
    <w:rsid w:val="000A51FF"/>
    <w:rsid w:val="000A5529"/>
    <w:rsid w:val="000A591E"/>
    <w:rsid w:val="000A5ADC"/>
    <w:rsid w:val="000A6DF5"/>
    <w:rsid w:val="000A6F38"/>
    <w:rsid w:val="000A70C5"/>
    <w:rsid w:val="000A732B"/>
    <w:rsid w:val="000A73BD"/>
    <w:rsid w:val="000A7786"/>
    <w:rsid w:val="000A7A57"/>
    <w:rsid w:val="000A7A9C"/>
    <w:rsid w:val="000A7BDB"/>
    <w:rsid w:val="000A7C4A"/>
    <w:rsid w:val="000A7CAB"/>
    <w:rsid w:val="000B0452"/>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A51"/>
    <w:rsid w:val="000C0B11"/>
    <w:rsid w:val="000C0B44"/>
    <w:rsid w:val="000C0E2F"/>
    <w:rsid w:val="000C15B2"/>
    <w:rsid w:val="000C1AA6"/>
    <w:rsid w:val="000C22F2"/>
    <w:rsid w:val="000C25B7"/>
    <w:rsid w:val="000C25B8"/>
    <w:rsid w:val="000C2B0C"/>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B75"/>
    <w:rsid w:val="000C6E9A"/>
    <w:rsid w:val="000C6EB7"/>
    <w:rsid w:val="000C6F19"/>
    <w:rsid w:val="000C6F7D"/>
    <w:rsid w:val="000C714B"/>
    <w:rsid w:val="000C72F1"/>
    <w:rsid w:val="000C73B6"/>
    <w:rsid w:val="000C799A"/>
    <w:rsid w:val="000D002B"/>
    <w:rsid w:val="000D0090"/>
    <w:rsid w:val="000D09DE"/>
    <w:rsid w:val="000D13F7"/>
    <w:rsid w:val="000D169F"/>
    <w:rsid w:val="000D241D"/>
    <w:rsid w:val="000D2475"/>
    <w:rsid w:val="000D2901"/>
    <w:rsid w:val="000D314E"/>
    <w:rsid w:val="000D360C"/>
    <w:rsid w:val="000D3677"/>
    <w:rsid w:val="000D3785"/>
    <w:rsid w:val="000D3C79"/>
    <w:rsid w:val="000D3F6B"/>
    <w:rsid w:val="000D45CF"/>
    <w:rsid w:val="000D45EB"/>
    <w:rsid w:val="000D4C2B"/>
    <w:rsid w:val="000D5158"/>
    <w:rsid w:val="000D5177"/>
    <w:rsid w:val="000D53F0"/>
    <w:rsid w:val="000D55A2"/>
    <w:rsid w:val="000D5829"/>
    <w:rsid w:val="000D591C"/>
    <w:rsid w:val="000D5EE1"/>
    <w:rsid w:val="000D5FDF"/>
    <w:rsid w:val="000D6088"/>
    <w:rsid w:val="000D6235"/>
    <w:rsid w:val="000D62C9"/>
    <w:rsid w:val="000D62F5"/>
    <w:rsid w:val="000D63BF"/>
    <w:rsid w:val="000D661E"/>
    <w:rsid w:val="000D6837"/>
    <w:rsid w:val="000D6E3F"/>
    <w:rsid w:val="000D6E5D"/>
    <w:rsid w:val="000D6F74"/>
    <w:rsid w:val="000D761F"/>
    <w:rsid w:val="000D79D0"/>
    <w:rsid w:val="000D7F45"/>
    <w:rsid w:val="000E0155"/>
    <w:rsid w:val="000E0739"/>
    <w:rsid w:val="000E07EF"/>
    <w:rsid w:val="000E0832"/>
    <w:rsid w:val="000E08D3"/>
    <w:rsid w:val="000E0A47"/>
    <w:rsid w:val="000E0B9B"/>
    <w:rsid w:val="000E0CCE"/>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658"/>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BB7"/>
    <w:rsid w:val="00103D25"/>
    <w:rsid w:val="001041EC"/>
    <w:rsid w:val="00104202"/>
    <w:rsid w:val="001042A6"/>
    <w:rsid w:val="0010468C"/>
    <w:rsid w:val="001048F9"/>
    <w:rsid w:val="00104DF9"/>
    <w:rsid w:val="00105151"/>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7192"/>
    <w:rsid w:val="00107381"/>
    <w:rsid w:val="001073D1"/>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42C"/>
    <w:rsid w:val="001165F3"/>
    <w:rsid w:val="0011668A"/>
    <w:rsid w:val="00116905"/>
    <w:rsid w:val="00116941"/>
    <w:rsid w:val="00116A3A"/>
    <w:rsid w:val="00116D92"/>
    <w:rsid w:val="0011701C"/>
    <w:rsid w:val="00117153"/>
    <w:rsid w:val="0011716F"/>
    <w:rsid w:val="0011727A"/>
    <w:rsid w:val="001172F5"/>
    <w:rsid w:val="00117522"/>
    <w:rsid w:val="001178A3"/>
    <w:rsid w:val="00117A2D"/>
    <w:rsid w:val="00117A9F"/>
    <w:rsid w:val="00117C3D"/>
    <w:rsid w:val="00117C6C"/>
    <w:rsid w:val="00117FB3"/>
    <w:rsid w:val="001200BA"/>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427"/>
    <w:rsid w:val="00124866"/>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E8B"/>
    <w:rsid w:val="00136050"/>
    <w:rsid w:val="00136202"/>
    <w:rsid w:val="001366C4"/>
    <w:rsid w:val="0013675F"/>
    <w:rsid w:val="00137149"/>
    <w:rsid w:val="001377DB"/>
    <w:rsid w:val="001379B0"/>
    <w:rsid w:val="00137B7B"/>
    <w:rsid w:val="00137EAC"/>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2148"/>
    <w:rsid w:val="0014240F"/>
    <w:rsid w:val="001429A6"/>
    <w:rsid w:val="00142AB5"/>
    <w:rsid w:val="00142E9D"/>
    <w:rsid w:val="00142F2F"/>
    <w:rsid w:val="00143174"/>
    <w:rsid w:val="0014330C"/>
    <w:rsid w:val="001433C6"/>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CC"/>
    <w:rsid w:val="00145D16"/>
    <w:rsid w:val="00146016"/>
    <w:rsid w:val="001460FC"/>
    <w:rsid w:val="0014626B"/>
    <w:rsid w:val="001466FA"/>
    <w:rsid w:val="00146A0D"/>
    <w:rsid w:val="00146E14"/>
    <w:rsid w:val="00147694"/>
    <w:rsid w:val="001476C5"/>
    <w:rsid w:val="00147A43"/>
    <w:rsid w:val="00147ACE"/>
    <w:rsid w:val="00147EE5"/>
    <w:rsid w:val="001505B8"/>
    <w:rsid w:val="00150620"/>
    <w:rsid w:val="00150872"/>
    <w:rsid w:val="00150960"/>
    <w:rsid w:val="00150D4C"/>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BC"/>
    <w:rsid w:val="00153466"/>
    <w:rsid w:val="001534C0"/>
    <w:rsid w:val="0015387B"/>
    <w:rsid w:val="00153927"/>
    <w:rsid w:val="00153A11"/>
    <w:rsid w:val="00153B9F"/>
    <w:rsid w:val="0015409D"/>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6F48"/>
    <w:rsid w:val="001572EB"/>
    <w:rsid w:val="0015742B"/>
    <w:rsid w:val="00157485"/>
    <w:rsid w:val="00157957"/>
    <w:rsid w:val="00157A7D"/>
    <w:rsid w:val="00157AA4"/>
    <w:rsid w:val="00157BDA"/>
    <w:rsid w:val="00157D88"/>
    <w:rsid w:val="00160223"/>
    <w:rsid w:val="001602A9"/>
    <w:rsid w:val="00160540"/>
    <w:rsid w:val="00160851"/>
    <w:rsid w:val="00160B20"/>
    <w:rsid w:val="00160CEC"/>
    <w:rsid w:val="00161341"/>
    <w:rsid w:val="001616C3"/>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BC5"/>
    <w:rsid w:val="00163E0F"/>
    <w:rsid w:val="00163FF3"/>
    <w:rsid w:val="001641E8"/>
    <w:rsid w:val="001644DB"/>
    <w:rsid w:val="00164663"/>
    <w:rsid w:val="00164742"/>
    <w:rsid w:val="001648E0"/>
    <w:rsid w:val="001648FF"/>
    <w:rsid w:val="00164B79"/>
    <w:rsid w:val="00164BC2"/>
    <w:rsid w:val="00164EE9"/>
    <w:rsid w:val="001652A6"/>
    <w:rsid w:val="001652D6"/>
    <w:rsid w:val="001654EB"/>
    <w:rsid w:val="00165573"/>
    <w:rsid w:val="001656F8"/>
    <w:rsid w:val="00165CE2"/>
    <w:rsid w:val="00165F31"/>
    <w:rsid w:val="0016612E"/>
    <w:rsid w:val="0016614E"/>
    <w:rsid w:val="00166439"/>
    <w:rsid w:val="00166569"/>
    <w:rsid w:val="0016658C"/>
    <w:rsid w:val="001669AA"/>
    <w:rsid w:val="001672B8"/>
    <w:rsid w:val="001675FA"/>
    <w:rsid w:val="001679D6"/>
    <w:rsid w:val="00167D48"/>
    <w:rsid w:val="00167E40"/>
    <w:rsid w:val="00167F1B"/>
    <w:rsid w:val="00170284"/>
    <w:rsid w:val="0017086A"/>
    <w:rsid w:val="00170CC4"/>
    <w:rsid w:val="00170F4F"/>
    <w:rsid w:val="00171151"/>
    <w:rsid w:val="00171387"/>
    <w:rsid w:val="0017170D"/>
    <w:rsid w:val="00171885"/>
    <w:rsid w:val="00171907"/>
    <w:rsid w:val="00171CD3"/>
    <w:rsid w:val="00171DC0"/>
    <w:rsid w:val="00171EC5"/>
    <w:rsid w:val="00171F79"/>
    <w:rsid w:val="00171FED"/>
    <w:rsid w:val="00172053"/>
    <w:rsid w:val="00172744"/>
    <w:rsid w:val="0017286F"/>
    <w:rsid w:val="00172C10"/>
    <w:rsid w:val="00173053"/>
    <w:rsid w:val="00173493"/>
    <w:rsid w:val="00174098"/>
    <w:rsid w:val="0017443D"/>
    <w:rsid w:val="00174966"/>
    <w:rsid w:val="00174E41"/>
    <w:rsid w:val="001752EF"/>
    <w:rsid w:val="001755BD"/>
    <w:rsid w:val="001757B3"/>
    <w:rsid w:val="001758C7"/>
    <w:rsid w:val="00175D10"/>
    <w:rsid w:val="001761C1"/>
    <w:rsid w:val="00176A56"/>
    <w:rsid w:val="00176C04"/>
    <w:rsid w:val="00176E3B"/>
    <w:rsid w:val="00177447"/>
    <w:rsid w:val="00177553"/>
    <w:rsid w:val="00177963"/>
    <w:rsid w:val="0018038B"/>
    <w:rsid w:val="001804A7"/>
    <w:rsid w:val="00180809"/>
    <w:rsid w:val="00180AE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AF1"/>
    <w:rsid w:val="00183CC5"/>
    <w:rsid w:val="00183D27"/>
    <w:rsid w:val="00183EEE"/>
    <w:rsid w:val="00184071"/>
    <w:rsid w:val="00184158"/>
    <w:rsid w:val="0018437F"/>
    <w:rsid w:val="0018493C"/>
    <w:rsid w:val="001852F0"/>
    <w:rsid w:val="001854FA"/>
    <w:rsid w:val="00185785"/>
    <w:rsid w:val="00185AD3"/>
    <w:rsid w:val="00186178"/>
    <w:rsid w:val="001861C4"/>
    <w:rsid w:val="00186310"/>
    <w:rsid w:val="0018696D"/>
    <w:rsid w:val="00186BAA"/>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01"/>
    <w:rsid w:val="00196524"/>
    <w:rsid w:val="00196730"/>
    <w:rsid w:val="001967BE"/>
    <w:rsid w:val="00196AF3"/>
    <w:rsid w:val="00196F88"/>
    <w:rsid w:val="0019715F"/>
    <w:rsid w:val="00197B4A"/>
    <w:rsid w:val="00197C69"/>
    <w:rsid w:val="001A050C"/>
    <w:rsid w:val="001A0D2A"/>
    <w:rsid w:val="001A0E48"/>
    <w:rsid w:val="001A169B"/>
    <w:rsid w:val="001A1954"/>
    <w:rsid w:val="001A1A21"/>
    <w:rsid w:val="001A1A29"/>
    <w:rsid w:val="001A1E10"/>
    <w:rsid w:val="001A23D2"/>
    <w:rsid w:val="001A2759"/>
    <w:rsid w:val="001A3172"/>
    <w:rsid w:val="001A34D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C7A"/>
    <w:rsid w:val="001B40C3"/>
    <w:rsid w:val="001B4688"/>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0C5"/>
    <w:rsid w:val="001B758F"/>
    <w:rsid w:val="001B7A03"/>
    <w:rsid w:val="001B7A06"/>
    <w:rsid w:val="001B7DB4"/>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38E"/>
    <w:rsid w:val="001C46AC"/>
    <w:rsid w:val="001C47CA"/>
    <w:rsid w:val="001C4A56"/>
    <w:rsid w:val="001C516D"/>
    <w:rsid w:val="001C5959"/>
    <w:rsid w:val="001C5AC5"/>
    <w:rsid w:val="001C5B6E"/>
    <w:rsid w:val="001C5E70"/>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D0180"/>
    <w:rsid w:val="001D0A3B"/>
    <w:rsid w:val="001D0E82"/>
    <w:rsid w:val="001D12ED"/>
    <w:rsid w:val="001D17EF"/>
    <w:rsid w:val="001D1D5C"/>
    <w:rsid w:val="001D1EDA"/>
    <w:rsid w:val="001D217D"/>
    <w:rsid w:val="001D221E"/>
    <w:rsid w:val="001D2222"/>
    <w:rsid w:val="001D2787"/>
    <w:rsid w:val="001D301E"/>
    <w:rsid w:val="001D3672"/>
    <w:rsid w:val="001D3758"/>
    <w:rsid w:val="001D3FE9"/>
    <w:rsid w:val="001D407E"/>
    <w:rsid w:val="001D4B37"/>
    <w:rsid w:val="001D52E5"/>
    <w:rsid w:val="001D54F9"/>
    <w:rsid w:val="001D5A8A"/>
    <w:rsid w:val="001D62BE"/>
    <w:rsid w:val="001D659B"/>
    <w:rsid w:val="001D6739"/>
    <w:rsid w:val="001D67DE"/>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20FC"/>
    <w:rsid w:val="001E21A3"/>
    <w:rsid w:val="001E227F"/>
    <w:rsid w:val="001E27A5"/>
    <w:rsid w:val="001E2859"/>
    <w:rsid w:val="001E31C0"/>
    <w:rsid w:val="001E320D"/>
    <w:rsid w:val="001E348F"/>
    <w:rsid w:val="001E34AB"/>
    <w:rsid w:val="001E36A8"/>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2B0"/>
    <w:rsid w:val="001E666D"/>
    <w:rsid w:val="001E6995"/>
    <w:rsid w:val="001E6D02"/>
    <w:rsid w:val="001E6DAB"/>
    <w:rsid w:val="001E6F98"/>
    <w:rsid w:val="001E739A"/>
    <w:rsid w:val="001E7830"/>
    <w:rsid w:val="001E7941"/>
    <w:rsid w:val="001F01D5"/>
    <w:rsid w:val="001F0BFA"/>
    <w:rsid w:val="001F0C43"/>
    <w:rsid w:val="001F0EA6"/>
    <w:rsid w:val="001F1364"/>
    <w:rsid w:val="001F1445"/>
    <w:rsid w:val="001F14E8"/>
    <w:rsid w:val="001F2211"/>
    <w:rsid w:val="001F2F76"/>
    <w:rsid w:val="001F2FED"/>
    <w:rsid w:val="001F323F"/>
    <w:rsid w:val="001F3304"/>
    <w:rsid w:val="001F3449"/>
    <w:rsid w:val="001F35CA"/>
    <w:rsid w:val="001F36CF"/>
    <w:rsid w:val="001F38BF"/>
    <w:rsid w:val="001F38EF"/>
    <w:rsid w:val="001F4EBA"/>
    <w:rsid w:val="001F5055"/>
    <w:rsid w:val="001F570C"/>
    <w:rsid w:val="001F6253"/>
    <w:rsid w:val="001F64D4"/>
    <w:rsid w:val="001F654F"/>
    <w:rsid w:val="001F65E5"/>
    <w:rsid w:val="001F6B80"/>
    <w:rsid w:val="001F6D26"/>
    <w:rsid w:val="001F75FA"/>
    <w:rsid w:val="001F787B"/>
    <w:rsid w:val="001F7883"/>
    <w:rsid w:val="001F7CAA"/>
    <w:rsid w:val="002006D8"/>
    <w:rsid w:val="00200834"/>
    <w:rsid w:val="00200BF4"/>
    <w:rsid w:val="00200CF6"/>
    <w:rsid w:val="002010D1"/>
    <w:rsid w:val="002015DB"/>
    <w:rsid w:val="0020181B"/>
    <w:rsid w:val="0020197B"/>
    <w:rsid w:val="00201BB7"/>
    <w:rsid w:val="002021D2"/>
    <w:rsid w:val="00202588"/>
    <w:rsid w:val="002028A2"/>
    <w:rsid w:val="00203DB0"/>
    <w:rsid w:val="0020409C"/>
    <w:rsid w:val="00204220"/>
    <w:rsid w:val="00204588"/>
    <w:rsid w:val="002048BD"/>
    <w:rsid w:val="00204BB8"/>
    <w:rsid w:val="00204BEF"/>
    <w:rsid w:val="00204CDE"/>
    <w:rsid w:val="002055C1"/>
    <w:rsid w:val="0020565A"/>
    <w:rsid w:val="002057E8"/>
    <w:rsid w:val="00205930"/>
    <w:rsid w:val="00205B38"/>
    <w:rsid w:val="00205BBD"/>
    <w:rsid w:val="002060C8"/>
    <w:rsid w:val="00206303"/>
    <w:rsid w:val="0020630A"/>
    <w:rsid w:val="00206346"/>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18D5"/>
    <w:rsid w:val="00211F5F"/>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4028"/>
    <w:rsid w:val="0021521B"/>
    <w:rsid w:val="002152B5"/>
    <w:rsid w:val="002153C1"/>
    <w:rsid w:val="0021586B"/>
    <w:rsid w:val="0021615B"/>
    <w:rsid w:val="002167DA"/>
    <w:rsid w:val="00216925"/>
    <w:rsid w:val="00216AD6"/>
    <w:rsid w:val="00216EC8"/>
    <w:rsid w:val="00216F92"/>
    <w:rsid w:val="00217189"/>
    <w:rsid w:val="002173E7"/>
    <w:rsid w:val="002174C8"/>
    <w:rsid w:val="00217B67"/>
    <w:rsid w:val="00217CDB"/>
    <w:rsid w:val="00217E7E"/>
    <w:rsid w:val="00217FEC"/>
    <w:rsid w:val="0022011A"/>
    <w:rsid w:val="00220159"/>
    <w:rsid w:val="002202EA"/>
    <w:rsid w:val="00220482"/>
    <w:rsid w:val="0022048B"/>
    <w:rsid w:val="00220635"/>
    <w:rsid w:val="0022087E"/>
    <w:rsid w:val="00220CF3"/>
    <w:rsid w:val="00220DC1"/>
    <w:rsid w:val="002212EF"/>
    <w:rsid w:val="00221462"/>
    <w:rsid w:val="002214D2"/>
    <w:rsid w:val="00221556"/>
    <w:rsid w:val="0022164F"/>
    <w:rsid w:val="002216F8"/>
    <w:rsid w:val="002222FF"/>
    <w:rsid w:val="0022246A"/>
    <w:rsid w:val="002224BB"/>
    <w:rsid w:val="00222B8B"/>
    <w:rsid w:val="00222E2B"/>
    <w:rsid w:val="002230DA"/>
    <w:rsid w:val="002234E2"/>
    <w:rsid w:val="00223BA0"/>
    <w:rsid w:val="0022402B"/>
    <w:rsid w:val="0022407F"/>
    <w:rsid w:val="00224221"/>
    <w:rsid w:val="002245A5"/>
    <w:rsid w:val="00224C03"/>
    <w:rsid w:val="00224D7C"/>
    <w:rsid w:val="00224DA2"/>
    <w:rsid w:val="00224FC2"/>
    <w:rsid w:val="00224FD4"/>
    <w:rsid w:val="002252A0"/>
    <w:rsid w:val="00225311"/>
    <w:rsid w:val="0022548A"/>
    <w:rsid w:val="002257E0"/>
    <w:rsid w:val="00225A35"/>
    <w:rsid w:val="00225B0A"/>
    <w:rsid w:val="00226085"/>
    <w:rsid w:val="00226140"/>
    <w:rsid w:val="0022631D"/>
    <w:rsid w:val="002263E6"/>
    <w:rsid w:val="002264DF"/>
    <w:rsid w:val="002265CD"/>
    <w:rsid w:val="0022678D"/>
    <w:rsid w:val="002267E1"/>
    <w:rsid w:val="00226975"/>
    <w:rsid w:val="00226B64"/>
    <w:rsid w:val="00226C25"/>
    <w:rsid w:val="00226CD4"/>
    <w:rsid w:val="00227073"/>
    <w:rsid w:val="0022708B"/>
    <w:rsid w:val="002270AF"/>
    <w:rsid w:val="0022712F"/>
    <w:rsid w:val="0022752F"/>
    <w:rsid w:val="00227587"/>
    <w:rsid w:val="002277BA"/>
    <w:rsid w:val="002278DE"/>
    <w:rsid w:val="00227AFA"/>
    <w:rsid w:val="00230907"/>
    <w:rsid w:val="00230D0F"/>
    <w:rsid w:val="00230D61"/>
    <w:rsid w:val="00230D7A"/>
    <w:rsid w:val="00230DD8"/>
    <w:rsid w:val="00231159"/>
    <w:rsid w:val="00231715"/>
    <w:rsid w:val="0023184F"/>
    <w:rsid w:val="002323A6"/>
    <w:rsid w:val="002329F1"/>
    <w:rsid w:val="00232EAF"/>
    <w:rsid w:val="002336BE"/>
    <w:rsid w:val="0023378D"/>
    <w:rsid w:val="00233C1B"/>
    <w:rsid w:val="00233E64"/>
    <w:rsid w:val="00233F4E"/>
    <w:rsid w:val="00234032"/>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A9"/>
    <w:rsid w:val="00242AE9"/>
    <w:rsid w:val="00242D01"/>
    <w:rsid w:val="00243022"/>
    <w:rsid w:val="00243069"/>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C06"/>
    <w:rsid w:val="00250F4A"/>
    <w:rsid w:val="00251280"/>
    <w:rsid w:val="002519E7"/>
    <w:rsid w:val="00251D6A"/>
    <w:rsid w:val="00251E5D"/>
    <w:rsid w:val="00251FBE"/>
    <w:rsid w:val="00252CB3"/>
    <w:rsid w:val="00252D2D"/>
    <w:rsid w:val="00252EC3"/>
    <w:rsid w:val="00252F5D"/>
    <w:rsid w:val="002531B2"/>
    <w:rsid w:val="0025332D"/>
    <w:rsid w:val="0025349E"/>
    <w:rsid w:val="002536AD"/>
    <w:rsid w:val="002537A2"/>
    <w:rsid w:val="0025381D"/>
    <w:rsid w:val="00253B31"/>
    <w:rsid w:val="00254533"/>
    <w:rsid w:val="002545E9"/>
    <w:rsid w:val="0025478E"/>
    <w:rsid w:val="002547DB"/>
    <w:rsid w:val="00254BAC"/>
    <w:rsid w:val="00255059"/>
    <w:rsid w:val="00255084"/>
    <w:rsid w:val="00255226"/>
    <w:rsid w:val="002553B3"/>
    <w:rsid w:val="00255856"/>
    <w:rsid w:val="00255C77"/>
    <w:rsid w:val="00255C7F"/>
    <w:rsid w:val="00255D48"/>
    <w:rsid w:val="002562D6"/>
    <w:rsid w:val="00256373"/>
    <w:rsid w:val="00256B74"/>
    <w:rsid w:val="00256E53"/>
    <w:rsid w:val="0025768D"/>
    <w:rsid w:val="0025787C"/>
    <w:rsid w:val="00260069"/>
    <w:rsid w:val="002604D3"/>
    <w:rsid w:val="00260EB4"/>
    <w:rsid w:val="00261416"/>
    <w:rsid w:val="00261777"/>
    <w:rsid w:val="00261925"/>
    <w:rsid w:val="00261A35"/>
    <w:rsid w:val="00261AC7"/>
    <w:rsid w:val="00263202"/>
    <w:rsid w:val="002635BB"/>
    <w:rsid w:val="0026387F"/>
    <w:rsid w:val="002638EB"/>
    <w:rsid w:val="00263E02"/>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A1"/>
    <w:rsid w:val="002723BA"/>
    <w:rsid w:val="002723CE"/>
    <w:rsid w:val="002728A3"/>
    <w:rsid w:val="00272DCA"/>
    <w:rsid w:val="00272F24"/>
    <w:rsid w:val="00272FA6"/>
    <w:rsid w:val="00273042"/>
    <w:rsid w:val="002732F9"/>
    <w:rsid w:val="00273959"/>
    <w:rsid w:val="00273F3F"/>
    <w:rsid w:val="00273F4D"/>
    <w:rsid w:val="0027421A"/>
    <w:rsid w:val="0027432D"/>
    <w:rsid w:val="002748C1"/>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FC7"/>
    <w:rsid w:val="002811CC"/>
    <w:rsid w:val="00281200"/>
    <w:rsid w:val="002814EE"/>
    <w:rsid w:val="002817D8"/>
    <w:rsid w:val="0028199B"/>
    <w:rsid w:val="00281E71"/>
    <w:rsid w:val="00282347"/>
    <w:rsid w:val="00282849"/>
    <w:rsid w:val="00282FBE"/>
    <w:rsid w:val="00283279"/>
    <w:rsid w:val="00283436"/>
    <w:rsid w:val="00283A72"/>
    <w:rsid w:val="002840B3"/>
    <w:rsid w:val="0028417C"/>
    <w:rsid w:val="00284EBA"/>
    <w:rsid w:val="00285138"/>
    <w:rsid w:val="002854CF"/>
    <w:rsid w:val="002859FB"/>
    <w:rsid w:val="00285F53"/>
    <w:rsid w:val="00285FD9"/>
    <w:rsid w:val="00286061"/>
    <w:rsid w:val="0028628D"/>
    <w:rsid w:val="002862A6"/>
    <w:rsid w:val="002867CC"/>
    <w:rsid w:val="00286CF6"/>
    <w:rsid w:val="00286D63"/>
    <w:rsid w:val="0028707F"/>
    <w:rsid w:val="0028727D"/>
    <w:rsid w:val="00290080"/>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FC"/>
    <w:rsid w:val="002945D4"/>
    <w:rsid w:val="00294F59"/>
    <w:rsid w:val="00294F75"/>
    <w:rsid w:val="002958E7"/>
    <w:rsid w:val="00295B42"/>
    <w:rsid w:val="00295D32"/>
    <w:rsid w:val="00295FE9"/>
    <w:rsid w:val="00295FFF"/>
    <w:rsid w:val="00296766"/>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830"/>
    <w:rsid w:val="002A6D1B"/>
    <w:rsid w:val="002A6DFE"/>
    <w:rsid w:val="002A7085"/>
    <w:rsid w:val="002A75B1"/>
    <w:rsid w:val="002A76C6"/>
    <w:rsid w:val="002A7834"/>
    <w:rsid w:val="002B0132"/>
    <w:rsid w:val="002B1057"/>
    <w:rsid w:val="002B114E"/>
    <w:rsid w:val="002B1781"/>
    <w:rsid w:val="002B1A49"/>
    <w:rsid w:val="002B1C9F"/>
    <w:rsid w:val="002B1D9A"/>
    <w:rsid w:val="002B1FBF"/>
    <w:rsid w:val="002B241E"/>
    <w:rsid w:val="002B26C9"/>
    <w:rsid w:val="002B2727"/>
    <w:rsid w:val="002B2800"/>
    <w:rsid w:val="002B3131"/>
    <w:rsid w:val="002B3305"/>
    <w:rsid w:val="002B3372"/>
    <w:rsid w:val="002B344F"/>
    <w:rsid w:val="002B358A"/>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F5"/>
    <w:rsid w:val="002C3C3F"/>
    <w:rsid w:val="002C3DAB"/>
    <w:rsid w:val="002C402E"/>
    <w:rsid w:val="002C40B6"/>
    <w:rsid w:val="002C4119"/>
    <w:rsid w:val="002C4315"/>
    <w:rsid w:val="002C45AA"/>
    <w:rsid w:val="002C485D"/>
    <w:rsid w:val="002C49A2"/>
    <w:rsid w:val="002C4CEC"/>
    <w:rsid w:val="002C4D0B"/>
    <w:rsid w:val="002C5188"/>
    <w:rsid w:val="002C5256"/>
    <w:rsid w:val="002C5495"/>
    <w:rsid w:val="002C5A06"/>
    <w:rsid w:val="002C5B2A"/>
    <w:rsid w:val="002C5E60"/>
    <w:rsid w:val="002C5F4F"/>
    <w:rsid w:val="002C6795"/>
    <w:rsid w:val="002C6972"/>
    <w:rsid w:val="002C6D2C"/>
    <w:rsid w:val="002C6D9D"/>
    <w:rsid w:val="002C7851"/>
    <w:rsid w:val="002C7E2E"/>
    <w:rsid w:val="002D0371"/>
    <w:rsid w:val="002D04B2"/>
    <w:rsid w:val="002D0646"/>
    <w:rsid w:val="002D0B40"/>
    <w:rsid w:val="002D0F15"/>
    <w:rsid w:val="002D0F23"/>
    <w:rsid w:val="002D14B8"/>
    <w:rsid w:val="002D1A9B"/>
    <w:rsid w:val="002D1CAF"/>
    <w:rsid w:val="002D1FD0"/>
    <w:rsid w:val="002D200A"/>
    <w:rsid w:val="002D2297"/>
    <w:rsid w:val="002D24A5"/>
    <w:rsid w:val="002D25C2"/>
    <w:rsid w:val="002D263B"/>
    <w:rsid w:val="002D284E"/>
    <w:rsid w:val="002D2949"/>
    <w:rsid w:val="002D2B4A"/>
    <w:rsid w:val="002D2C70"/>
    <w:rsid w:val="002D382F"/>
    <w:rsid w:val="002D39A7"/>
    <w:rsid w:val="002D3A85"/>
    <w:rsid w:val="002D4318"/>
    <w:rsid w:val="002D4D90"/>
    <w:rsid w:val="002D57D7"/>
    <w:rsid w:val="002D58B8"/>
    <w:rsid w:val="002D641F"/>
    <w:rsid w:val="002D656D"/>
    <w:rsid w:val="002D66E2"/>
    <w:rsid w:val="002D699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369"/>
    <w:rsid w:val="002E1915"/>
    <w:rsid w:val="002E1927"/>
    <w:rsid w:val="002E1B9E"/>
    <w:rsid w:val="002E21E6"/>
    <w:rsid w:val="002E225C"/>
    <w:rsid w:val="002E236F"/>
    <w:rsid w:val="002E2805"/>
    <w:rsid w:val="002E2866"/>
    <w:rsid w:val="002E2D6D"/>
    <w:rsid w:val="002E2EBB"/>
    <w:rsid w:val="002E3408"/>
    <w:rsid w:val="002E3715"/>
    <w:rsid w:val="002E383E"/>
    <w:rsid w:val="002E3A2F"/>
    <w:rsid w:val="002E3D0C"/>
    <w:rsid w:val="002E4017"/>
    <w:rsid w:val="002E43DD"/>
    <w:rsid w:val="002E4519"/>
    <w:rsid w:val="002E49B1"/>
    <w:rsid w:val="002E4A04"/>
    <w:rsid w:val="002E5806"/>
    <w:rsid w:val="002E5ECC"/>
    <w:rsid w:val="002E5F36"/>
    <w:rsid w:val="002E611E"/>
    <w:rsid w:val="002E63AD"/>
    <w:rsid w:val="002E6A7C"/>
    <w:rsid w:val="002E6BDD"/>
    <w:rsid w:val="002E6C6D"/>
    <w:rsid w:val="002E6DDE"/>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6EA"/>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C27"/>
    <w:rsid w:val="002F4DFE"/>
    <w:rsid w:val="002F4F0D"/>
    <w:rsid w:val="002F4FD9"/>
    <w:rsid w:val="002F55D1"/>
    <w:rsid w:val="002F5EBE"/>
    <w:rsid w:val="002F5FD3"/>
    <w:rsid w:val="002F61B6"/>
    <w:rsid w:val="002F638C"/>
    <w:rsid w:val="002F67D6"/>
    <w:rsid w:val="002F6DEA"/>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7"/>
    <w:rsid w:val="00304930"/>
    <w:rsid w:val="00304A37"/>
    <w:rsid w:val="00304B6C"/>
    <w:rsid w:val="00304D1D"/>
    <w:rsid w:val="00304DF2"/>
    <w:rsid w:val="00305411"/>
    <w:rsid w:val="0030545B"/>
    <w:rsid w:val="00305631"/>
    <w:rsid w:val="00306140"/>
    <w:rsid w:val="0030651C"/>
    <w:rsid w:val="00306673"/>
    <w:rsid w:val="00306771"/>
    <w:rsid w:val="0030682E"/>
    <w:rsid w:val="00306EE5"/>
    <w:rsid w:val="00307046"/>
    <w:rsid w:val="0030716B"/>
    <w:rsid w:val="003078D1"/>
    <w:rsid w:val="00307B1D"/>
    <w:rsid w:val="00307B85"/>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5F1"/>
    <w:rsid w:val="00312A50"/>
    <w:rsid w:val="00312D0F"/>
    <w:rsid w:val="00312EFD"/>
    <w:rsid w:val="0031359C"/>
    <w:rsid w:val="0031371D"/>
    <w:rsid w:val="00313884"/>
    <w:rsid w:val="003138F8"/>
    <w:rsid w:val="00313BE4"/>
    <w:rsid w:val="00313CC9"/>
    <w:rsid w:val="00313E66"/>
    <w:rsid w:val="003140D6"/>
    <w:rsid w:val="0031423F"/>
    <w:rsid w:val="003145BA"/>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DD0"/>
    <w:rsid w:val="00322E12"/>
    <w:rsid w:val="003231CA"/>
    <w:rsid w:val="00323D3D"/>
    <w:rsid w:val="00323D71"/>
    <w:rsid w:val="00323F10"/>
    <w:rsid w:val="00324266"/>
    <w:rsid w:val="00324736"/>
    <w:rsid w:val="003248BF"/>
    <w:rsid w:val="003249ED"/>
    <w:rsid w:val="003249EE"/>
    <w:rsid w:val="00324B1F"/>
    <w:rsid w:val="0032533F"/>
    <w:rsid w:val="0032570F"/>
    <w:rsid w:val="003259DC"/>
    <w:rsid w:val="00325AF5"/>
    <w:rsid w:val="00325B9D"/>
    <w:rsid w:val="00325C05"/>
    <w:rsid w:val="003260B7"/>
    <w:rsid w:val="0032642E"/>
    <w:rsid w:val="00326C83"/>
    <w:rsid w:val="00326F13"/>
    <w:rsid w:val="0032751B"/>
    <w:rsid w:val="0032780E"/>
    <w:rsid w:val="00327981"/>
    <w:rsid w:val="00327C4E"/>
    <w:rsid w:val="00327DFE"/>
    <w:rsid w:val="00327E72"/>
    <w:rsid w:val="0033080F"/>
    <w:rsid w:val="003309EF"/>
    <w:rsid w:val="00330AA6"/>
    <w:rsid w:val="0033109A"/>
    <w:rsid w:val="00331384"/>
    <w:rsid w:val="0033147B"/>
    <w:rsid w:val="003314AB"/>
    <w:rsid w:val="00331500"/>
    <w:rsid w:val="00331726"/>
    <w:rsid w:val="00331FC3"/>
    <w:rsid w:val="003320F2"/>
    <w:rsid w:val="00332714"/>
    <w:rsid w:val="00332AF8"/>
    <w:rsid w:val="00332D3A"/>
    <w:rsid w:val="00332E25"/>
    <w:rsid w:val="00333067"/>
    <w:rsid w:val="0033312D"/>
    <w:rsid w:val="00333413"/>
    <w:rsid w:val="003338AC"/>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63F"/>
    <w:rsid w:val="00337B11"/>
    <w:rsid w:val="00337BD4"/>
    <w:rsid w:val="00337D3A"/>
    <w:rsid w:val="00340425"/>
    <w:rsid w:val="0034091F"/>
    <w:rsid w:val="00340925"/>
    <w:rsid w:val="00340A96"/>
    <w:rsid w:val="003415C9"/>
    <w:rsid w:val="0034187D"/>
    <w:rsid w:val="00341B57"/>
    <w:rsid w:val="00341E47"/>
    <w:rsid w:val="00342249"/>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3D4"/>
    <w:rsid w:val="00344460"/>
    <w:rsid w:val="003447FB"/>
    <w:rsid w:val="00344CDB"/>
    <w:rsid w:val="003451FE"/>
    <w:rsid w:val="003452F8"/>
    <w:rsid w:val="0034537D"/>
    <w:rsid w:val="003453B1"/>
    <w:rsid w:val="0034542E"/>
    <w:rsid w:val="00345818"/>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CD"/>
    <w:rsid w:val="00354466"/>
    <w:rsid w:val="0035447E"/>
    <w:rsid w:val="003545BA"/>
    <w:rsid w:val="00354D2C"/>
    <w:rsid w:val="0035501C"/>
    <w:rsid w:val="0035532C"/>
    <w:rsid w:val="003557AD"/>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114B"/>
    <w:rsid w:val="003615CE"/>
    <w:rsid w:val="00361A8E"/>
    <w:rsid w:val="00361E65"/>
    <w:rsid w:val="00362361"/>
    <w:rsid w:val="00362975"/>
    <w:rsid w:val="003629BC"/>
    <w:rsid w:val="00362ADC"/>
    <w:rsid w:val="00362F1B"/>
    <w:rsid w:val="00362FA9"/>
    <w:rsid w:val="003635FD"/>
    <w:rsid w:val="00363887"/>
    <w:rsid w:val="0036397D"/>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8FC"/>
    <w:rsid w:val="00366F78"/>
    <w:rsid w:val="0036764F"/>
    <w:rsid w:val="00367713"/>
    <w:rsid w:val="00367EA8"/>
    <w:rsid w:val="0037080D"/>
    <w:rsid w:val="00370A81"/>
    <w:rsid w:val="00370CC3"/>
    <w:rsid w:val="003714E1"/>
    <w:rsid w:val="00371635"/>
    <w:rsid w:val="00371DFA"/>
    <w:rsid w:val="00371EB9"/>
    <w:rsid w:val="0037242F"/>
    <w:rsid w:val="003724A7"/>
    <w:rsid w:val="0037282B"/>
    <w:rsid w:val="00372F57"/>
    <w:rsid w:val="00373293"/>
    <w:rsid w:val="00373419"/>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6014"/>
    <w:rsid w:val="00376A95"/>
    <w:rsid w:val="00376B20"/>
    <w:rsid w:val="0037722B"/>
    <w:rsid w:val="00377359"/>
    <w:rsid w:val="00377429"/>
    <w:rsid w:val="0037748A"/>
    <w:rsid w:val="00377A60"/>
    <w:rsid w:val="00377E6C"/>
    <w:rsid w:val="003800EF"/>
    <w:rsid w:val="00380734"/>
    <w:rsid w:val="00380ACF"/>
    <w:rsid w:val="00380BA7"/>
    <w:rsid w:val="00380CBE"/>
    <w:rsid w:val="00381260"/>
    <w:rsid w:val="0038178A"/>
    <w:rsid w:val="003828C5"/>
    <w:rsid w:val="00382EF7"/>
    <w:rsid w:val="003830E1"/>
    <w:rsid w:val="0038398F"/>
    <w:rsid w:val="003839A6"/>
    <w:rsid w:val="00383D49"/>
    <w:rsid w:val="003846BF"/>
    <w:rsid w:val="00384AE3"/>
    <w:rsid w:val="00384D96"/>
    <w:rsid w:val="00384EEF"/>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87E0C"/>
    <w:rsid w:val="00390D4A"/>
    <w:rsid w:val="00390FE2"/>
    <w:rsid w:val="00391088"/>
    <w:rsid w:val="003912DF"/>
    <w:rsid w:val="00391408"/>
    <w:rsid w:val="00391497"/>
    <w:rsid w:val="0039152C"/>
    <w:rsid w:val="0039164B"/>
    <w:rsid w:val="003919A9"/>
    <w:rsid w:val="00391A4A"/>
    <w:rsid w:val="00391F88"/>
    <w:rsid w:val="003926D7"/>
    <w:rsid w:val="0039283F"/>
    <w:rsid w:val="0039295B"/>
    <w:rsid w:val="00392D87"/>
    <w:rsid w:val="00392DE4"/>
    <w:rsid w:val="00393538"/>
    <w:rsid w:val="00393C6B"/>
    <w:rsid w:val="00393DD2"/>
    <w:rsid w:val="00393DE2"/>
    <w:rsid w:val="00393EEC"/>
    <w:rsid w:val="00394284"/>
    <w:rsid w:val="003945B9"/>
    <w:rsid w:val="003948A2"/>
    <w:rsid w:val="00394D4C"/>
    <w:rsid w:val="00394DDA"/>
    <w:rsid w:val="00395056"/>
    <w:rsid w:val="003953EF"/>
    <w:rsid w:val="0039542C"/>
    <w:rsid w:val="0039546E"/>
    <w:rsid w:val="0039554B"/>
    <w:rsid w:val="00395A77"/>
    <w:rsid w:val="00395ACA"/>
    <w:rsid w:val="00396A5D"/>
    <w:rsid w:val="00396D04"/>
    <w:rsid w:val="003971FE"/>
    <w:rsid w:val="00397692"/>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8FB"/>
    <w:rsid w:val="003A6B0B"/>
    <w:rsid w:val="003A6C76"/>
    <w:rsid w:val="003A6D15"/>
    <w:rsid w:val="003A7422"/>
    <w:rsid w:val="003A74C6"/>
    <w:rsid w:val="003A74DE"/>
    <w:rsid w:val="003A758F"/>
    <w:rsid w:val="003B0074"/>
    <w:rsid w:val="003B059D"/>
    <w:rsid w:val="003B05E2"/>
    <w:rsid w:val="003B09C6"/>
    <w:rsid w:val="003B0CC4"/>
    <w:rsid w:val="003B0EDA"/>
    <w:rsid w:val="003B1146"/>
    <w:rsid w:val="003B114F"/>
    <w:rsid w:val="003B1741"/>
    <w:rsid w:val="003B1B1C"/>
    <w:rsid w:val="003B1C97"/>
    <w:rsid w:val="003B1E1D"/>
    <w:rsid w:val="003B234A"/>
    <w:rsid w:val="003B23AA"/>
    <w:rsid w:val="003B2502"/>
    <w:rsid w:val="003B25CD"/>
    <w:rsid w:val="003B2BDB"/>
    <w:rsid w:val="003B2D10"/>
    <w:rsid w:val="003B2FCE"/>
    <w:rsid w:val="003B30F0"/>
    <w:rsid w:val="003B3358"/>
    <w:rsid w:val="003B3557"/>
    <w:rsid w:val="003B362F"/>
    <w:rsid w:val="003B36F7"/>
    <w:rsid w:val="003B37C6"/>
    <w:rsid w:val="003B3D7B"/>
    <w:rsid w:val="003B3DA1"/>
    <w:rsid w:val="003B434F"/>
    <w:rsid w:val="003B471D"/>
    <w:rsid w:val="003B4FEA"/>
    <w:rsid w:val="003B5903"/>
    <w:rsid w:val="003B5B85"/>
    <w:rsid w:val="003B5E10"/>
    <w:rsid w:val="003B5EEB"/>
    <w:rsid w:val="003B5F3E"/>
    <w:rsid w:val="003B611B"/>
    <w:rsid w:val="003B6578"/>
    <w:rsid w:val="003B690A"/>
    <w:rsid w:val="003B6935"/>
    <w:rsid w:val="003B7306"/>
    <w:rsid w:val="003B77F3"/>
    <w:rsid w:val="003B79AA"/>
    <w:rsid w:val="003B7DA7"/>
    <w:rsid w:val="003B7F0A"/>
    <w:rsid w:val="003C020A"/>
    <w:rsid w:val="003C0471"/>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407"/>
    <w:rsid w:val="003C366B"/>
    <w:rsid w:val="003C39AC"/>
    <w:rsid w:val="003C39FC"/>
    <w:rsid w:val="003C3A05"/>
    <w:rsid w:val="003C3B17"/>
    <w:rsid w:val="003C3B5F"/>
    <w:rsid w:val="003C3DE4"/>
    <w:rsid w:val="003C41E3"/>
    <w:rsid w:val="003C43C9"/>
    <w:rsid w:val="003C573F"/>
    <w:rsid w:val="003C5AD0"/>
    <w:rsid w:val="003C5DEE"/>
    <w:rsid w:val="003C6168"/>
    <w:rsid w:val="003C6282"/>
    <w:rsid w:val="003C6476"/>
    <w:rsid w:val="003C6680"/>
    <w:rsid w:val="003C6824"/>
    <w:rsid w:val="003C6860"/>
    <w:rsid w:val="003C69A5"/>
    <w:rsid w:val="003C75C2"/>
    <w:rsid w:val="003C7842"/>
    <w:rsid w:val="003C7D12"/>
    <w:rsid w:val="003D03C6"/>
    <w:rsid w:val="003D098B"/>
    <w:rsid w:val="003D140A"/>
    <w:rsid w:val="003D14D6"/>
    <w:rsid w:val="003D155D"/>
    <w:rsid w:val="003D191B"/>
    <w:rsid w:val="003D1A60"/>
    <w:rsid w:val="003D1EA9"/>
    <w:rsid w:val="003D1EBB"/>
    <w:rsid w:val="003D279A"/>
    <w:rsid w:val="003D2D8F"/>
    <w:rsid w:val="003D2F99"/>
    <w:rsid w:val="003D318B"/>
    <w:rsid w:val="003D335A"/>
    <w:rsid w:val="003D3486"/>
    <w:rsid w:val="003D34C0"/>
    <w:rsid w:val="003D3C31"/>
    <w:rsid w:val="003D3EA1"/>
    <w:rsid w:val="003D3F2B"/>
    <w:rsid w:val="003D472E"/>
    <w:rsid w:val="003D4AD9"/>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941"/>
    <w:rsid w:val="003E1CBD"/>
    <w:rsid w:val="003E1FD8"/>
    <w:rsid w:val="003E217E"/>
    <w:rsid w:val="003E219B"/>
    <w:rsid w:val="003E241F"/>
    <w:rsid w:val="003E2725"/>
    <w:rsid w:val="003E2F35"/>
    <w:rsid w:val="003E31AB"/>
    <w:rsid w:val="003E3453"/>
    <w:rsid w:val="003E3CEE"/>
    <w:rsid w:val="003E40E1"/>
    <w:rsid w:val="003E42EA"/>
    <w:rsid w:val="003E4D32"/>
    <w:rsid w:val="003E4D38"/>
    <w:rsid w:val="003E5176"/>
    <w:rsid w:val="003E5371"/>
    <w:rsid w:val="003E5489"/>
    <w:rsid w:val="003E57F4"/>
    <w:rsid w:val="003E588F"/>
    <w:rsid w:val="003E59C7"/>
    <w:rsid w:val="003E643A"/>
    <w:rsid w:val="003E6EBE"/>
    <w:rsid w:val="003E7197"/>
    <w:rsid w:val="003E7328"/>
    <w:rsid w:val="003E73DF"/>
    <w:rsid w:val="003E7518"/>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3B1"/>
    <w:rsid w:val="003F242C"/>
    <w:rsid w:val="003F262A"/>
    <w:rsid w:val="003F2799"/>
    <w:rsid w:val="003F29CF"/>
    <w:rsid w:val="003F29E5"/>
    <w:rsid w:val="003F38B8"/>
    <w:rsid w:val="003F3D7D"/>
    <w:rsid w:val="003F3DCF"/>
    <w:rsid w:val="003F42C9"/>
    <w:rsid w:val="003F52C0"/>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F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8BE"/>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A80"/>
    <w:rsid w:val="00421BE7"/>
    <w:rsid w:val="00421E59"/>
    <w:rsid w:val="00421F78"/>
    <w:rsid w:val="00421FB3"/>
    <w:rsid w:val="00421FDA"/>
    <w:rsid w:val="00421FF9"/>
    <w:rsid w:val="004225E9"/>
    <w:rsid w:val="00422611"/>
    <w:rsid w:val="00422F72"/>
    <w:rsid w:val="00422FE9"/>
    <w:rsid w:val="0042305F"/>
    <w:rsid w:val="00423348"/>
    <w:rsid w:val="00423399"/>
    <w:rsid w:val="00423BE8"/>
    <w:rsid w:val="00423D6A"/>
    <w:rsid w:val="004249E6"/>
    <w:rsid w:val="00424C9A"/>
    <w:rsid w:val="00424D3F"/>
    <w:rsid w:val="00425214"/>
    <w:rsid w:val="00425234"/>
    <w:rsid w:val="00425356"/>
    <w:rsid w:val="00425431"/>
    <w:rsid w:val="0042547E"/>
    <w:rsid w:val="004254FF"/>
    <w:rsid w:val="00425761"/>
    <w:rsid w:val="004257D6"/>
    <w:rsid w:val="00425A14"/>
    <w:rsid w:val="00425A30"/>
    <w:rsid w:val="00426170"/>
    <w:rsid w:val="004262A3"/>
    <w:rsid w:val="0042643D"/>
    <w:rsid w:val="0042659E"/>
    <w:rsid w:val="004265A6"/>
    <w:rsid w:val="00426AAD"/>
    <w:rsid w:val="00426B62"/>
    <w:rsid w:val="00427202"/>
    <w:rsid w:val="0042725C"/>
    <w:rsid w:val="004274E8"/>
    <w:rsid w:val="00427917"/>
    <w:rsid w:val="004279BB"/>
    <w:rsid w:val="00427CD3"/>
    <w:rsid w:val="00427DFB"/>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86E"/>
    <w:rsid w:val="004329CD"/>
    <w:rsid w:val="00432AFA"/>
    <w:rsid w:val="00433216"/>
    <w:rsid w:val="00433256"/>
    <w:rsid w:val="004332BD"/>
    <w:rsid w:val="00433BF0"/>
    <w:rsid w:val="004346DB"/>
    <w:rsid w:val="004349C3"/>
    <w:rsid w:val="004349E5"/>
    <w:rsid w:val="00434F71"/>
    <w:rsid w:val="00435107"/>
    <w:rsid w:val="004356E6"/>
    <w:rsid w:val="00435824"/>
    <w:rsid w:val="004358BC"/>
    <w:rsid w:val="00435C00"/>
    <w:rsid w:val="00436382"/>
    <w:rsid w:val="00436637"/>
    <w:rsid w:val="0043665F"/>
    <w:rsid w:val="004366A6"/>
    <w:rsid w:val="00436A7B"/>
    <w:rsid w:val="00437742"/>
    <w:rsid w:val="004378DC"/>
    <w:rsid w:val="0043797E"/>
    <w:rsid w:val="00437DB6"/>
    <w:rsid w:val="00437F0A"/>
    <w:rsid w:val="004403A6"/>
    <w:rsid w:val="004405A5"/>
    <w:rsid w:val="004406E4"/>
    <w:rsid w:val="00440DA5"/>
    <w:rsid w:val="00440F23"/>
    <w:rsid w:val="00440FFE"/>
    <w:rsid w:val="004411A0"/>
    <w:rsid w:val="004414F7"/>
    <w:rsid w:val="00441D8B"/>
    <w:rsid w:val="00441DAA"/>
    <w:rsid w:val="004422DB"/>
    <w:rsid w:val="00442482"/>
    <w:rsid w:val="00442731"/>
    <w:rsid w:val="00442735"/>
    <w:rsid w:val="00442B33"/>
    <w:rsid w:val="00442BB3"/>
    <w:rsid w:val="00442E5D"/>
    <w:rsid w:val="00442F7E"/>
    <w:rsid w:val="004434F2"/>
    <w:rsid w:val="00443882"/>
    <w:rsid w:val="0044399C"/>
    <w:rsid w:val="00443C22"/>
    <w:rsid w:val="00444537"/>
    <w:rsid w:val="004445DA"/>
    <w:rsid w:val="00444868"/>
    <w:rsid w:val="00444EF7"/>
    <w:rsid w:val="00444FF6"/>
    <w:rsid w:val="00445415"/>
    <w:rsid w:val="00445535"/>
    <w:rsid w:val="00445592"/>
    <w:rsid w:val="00445766"/>
    <w:rsid w:val="0044577F"/>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54E"/>
    <w:rsid w:val="00453727"/>
    <w:rsid w:val="0045397F"/>
    <w:rsid w:val="00453CDE"/>
    <w:rsid w:val="00454026"/>
    <w:rsid w:val="00454271"/>
    <w:rsid w:val="004542A4"/>
    <w:rsid w:val="00454414"/>
    <w:rsid w:val="004544CE"/>
    <w:rsid w:val="004544E5"/>
    <w:rsid w:val="00454727"/>
    <w:rsid w:val="004547C3"/>
    <w:rsid w:val="00454944"/>
    <w:rsid w:val="00454C36"/>
    <w:rsid w:val="00454C8A"/>
    <w:rsid w:val="00454F6E"/>
    <w:rsid w:val="004552B2"/>
    <w:rsid w:val="0045540B"/>
    <w:rsid w:val="004554D4"/>
    <w:rsid w:val="004554E9"/>
    <w:rsid w:val="00455674"/>
    <w:rsid w:val="00455809"/>
    <w:rsid w:val="00455C81"/>
    <w:rsid w:val="00455D12"/>
    <w:rsid w:val="00455D4F"/>
    <w:rsid w:val="0045670A"/>
    <w:rsid w:val="00456B44"/>
    <w:rsid w:val="00456C82"/>
    <w:rsid w:val="00456E42"/>
    <w:rsid w:val="004570BA"/>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C37"/>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099"/>
    <w:rsid w:val="0047087A"/>
    <w:rsid w:val="004708F4"/>
    <w:rsid w:val="00470B95"/>
    <w:rsid w:val="00470CED"/>
    <w:rsid w:val="00470D57"/>
    <w:rsid w:val="00470EA3"/>
    <w:rsid w:val="00470F5F"/>
    <w:rsid w:val="00471033"/>
    <w:rsid w:val="00471042"/>
    <w:rsid w:val="004713BA"/>
    <w:rsid w:val="004717E9"/>
    <w:rsid w:val="004718D3"/>
    <w:rsid w:val="0047193E"/>
    <w:rsid w:val="00471B81"/>
    <w:rsid w:val="00471D9B"/>
    <w:rsid w:val="00472040"/>
    <w:rsid w:val="00472706"/>
    <w:rsid w:val="004728CB"/>
    <w:rsid w:val="00472D9C"/>
    <w:rsid w:val="004734C2"/>
    <w:rsid w:val="004738DF"/>
    <w:rsid w:val="00473962"/>
    <w:rsid w:val="00474012"/>
    <w:rsid w:val="004741C7"/>
    <w:rsid w:val="00474200"/>
    <w:rsid w:val="00474558"/>
    <w:rsid w:val="0047494B"/>
    <w:rsid w:val="00474B42"/>
    <w:rsid w:val="00474F3B"/>
    <w:rsid w:val="004751F1"/>
    <w:rsid w:val="004751FC"/>
    <w:rsid w:val="004756C0"/>
    <w:rsid w:val="00475E66"/>
    <w:rsid w:val="00475EDE"/>
    <w:rsid w:val="004761E0"/>
    <w:rsid w:val="00476BDF"/>
    <w:rsid w:val="00476D40"/>
    <w:rsid w:val="00476E69"/>
    <w:rsid w:val="00476FCA"/>
    <w:rsid w:val="004776AF"/>
    <w:rsid w:val="004777D8"/>
    <w:rsid w:val="00477AA2"/>
    <w:rsid w:val="00477AFF"/>
    <w:rsid w:val="00477C10"/>
    <w:rsid w:val="00477E4D"/>
    <w:rsid w:val="004802D9"/>
    <w:rsid w:val="004809B9"/>
    <w:rsid w:val="00480B5C"/>
    <w:rsid w:val="00480E16"/>
    <w:rsid w:val="00480EC2"/>
    <w:rsid w:val="0048168B"/>
    <w:rsid w:val="004817F1"/>
    <w:rsid w:val="004818A4"/>
    <w:rsid w:val="00481FDB"/>
    <w:rsid w:val="00482253"/>
    <w:rsid w:val="00482303"/>
    <w:rsid w:val="004823D7"/>
    <w:rsid w:val="00482850"/>
    <w:rsid w:val="0048296D"/>
    <w:rsid w:val="00482EF8"/>
    <w:rsid w:val="004830F7"/>
    <w:rsid w:val="00483314"/>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C07"/>
    <w:rsid w:val="004870B1"/>
    <w:rsid w:val="00487109"/>
    <w:rsid w:val="00487132"/>
    <w:rsid w:val="004876DE"/>
    <w:rsid w:val="004878A6"/>
    <w:rsid w:val="00490364"/>
    <w:rsid w:val="004903EF"/>
    <w:rsid w:val="004907D0"/>
    <w:rsid w:val="00490884"/>
    <w:rsid w:val="00491028"/>
    <w:rsid w:val="004915B7"/>
    <w:rsid w:val="00491723"/>
    <w:rsid w:val="00491DAB"/>
    <w:rsid w:val="00492516"/>
    <w:rsid w:val="00492C6C"/>
    <w:rsid w:val="00492D25"/>
    <w:rsid w:val="00493427"/>
    <w:rsid w:val="00493ACC"/>
    <w:rsid w:val="00493AEE"/>
    <w:rsid w:val="00493D41"/>
    <w:rsid w:val="00494050"/>
    <w:rsid w:val="004943F2"/>
    <w:rsid w:val="00494510"/>
    <w:rsid w:val="004945D3"/>
    <w:rsid w:val="004945D6"/>
    <w:rsid w:val="00494704"/>
    <w:rsid w:val="00494DDF"/>
    <w:rsid w:val="00495209"/>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774"/>
    <w:rsid w:val="004A0889"/>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682"/>
    <w:rsid w:val="004A470A"/>
    <w:rsid w:val="004A4BD0"/>
    <w:rsid w:val="004A4D29"/>
    <w:rsid w:val="004A4F26"/>
    <w:rsid w:val="004A5294"/>
    <w:rsid w:val="004A54B3"/>
    <w:rsid w:val="004A5584"/>
    <w:rsid w:val="004A5734"/>
    <w:rsid w:val="004A5BCA"/>
    <w:rsid w:val="004A5DD0"/>
    <w:rsid w:val="004A5F7E"/>
    <w:rsid w:val="004A6541"/>
    <w:rsid w:val="004A6679"/>
    <w:rsid w:val="004A67CD"/>
    <w:rsid w:val="004A6A48"/>
    <w:rsid w:val="004A6DD5"/>
    <w:rsid w:val="004A7007"/>
    <w:rsid w:val="004A742D"/>
    <w:rsid w:val="004B0071"/>
    <w:rsid w:val="004B03D3"/>
    <w:rsid w:val="004B0925"/>
    <w:rsid w:val="004B10B4"/>
    <w:rsid w:val="004B11AF"/>
    <w:rsid w:val="004B1295"/>
    <w:rsid w:val="004B2066"/>
    <w:rsid w:val="004B2303"/>
    <w:rsid w:val="004B2658"/>
    <w:rsid w:val="004B280E"/>
    <w:rsid w:val="004B28EA"/>
    <w:rsid w:val="004B2CD1"/>
    <w:rsid w:val="004B2D1F"/>
    <w:rsid w:val="004B3137"/>
    <w:rsid w:val="004B3310"/>
    <w:rsid w:val="004B34BD"/>
    <w:rsid w:val="004B36A0"/>
    <w:rsid w:val="004B37C9"/>
    <w:rsid w:val="004B3874"/>
    <w:rsid w:val="004B3ADE"/>
    <w:rsid w:val="004B3CD5"/>
    <w:rsid w:val="004B3D34"/>
    <w:rsid w:val="004B45F3"/>
    <w:rsid w:val="004B466D"/>
    <w:rsid w:val="004B4785"/>
    <w:rsid w:val="004B4907"/>
    <w:rsid w:val="004B52FA"/>
    <w:rsid w:val="004B5CE0"/>
    <w:rsid w:val="004B5CFC"/>
    <w:rsid w:val="004B5FD8"/>
    <w:rsid w:val="004B6328"/>
    <w:rsid w:val="004B6930"/>
    <w:rsid w:val="004B6947"/>
    <w:rsid w:val="004B6A00"/>
    <w:rsid w:val="004B6A7B"/>
    <w:rsid w:val="004B6E80"/>
    <w:rsid w:val="004B6ED0"/>
    <w:rsid w:val="004B6FEE"/>
    <w:rsid w:val="004B73FC"/>
    <w:rsid w:val="004B7505"/>
    <w:rsid w:val="004B75BB"/>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AA6"/>
    <w:rsid w:val="004D0E67"/>
    <w:rsid w:val="004D0F50"/>
    <w:rsid w:val="004D1064"/>
    <w:rsid w:val="004D1172"/>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6CCD"/>
    <w:rsid w:val="004D72D3"/>
    <w:rsid w:val="004D7B14"/>
    <w:rsid w:val="004D7D5F"/>
    <w:rsid w:val="004D7FB9"/>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0E9"/>
    <w:rsid w:val="004E473C"/>
    <w:rsid w:val="004E47F8"/>
    <w:rsid w:val="004E48B9"/>
    <w:rsid w:val="004E49C9"/>
    <w:rsid w:val="004E4A2F"/>
    <w:rsid w:val="004E4CC6"/>
    <w:rsid w:val="004E4CCB"/>
    <w:rsid w:val="004E509C"/>
    <w:rsid w:val="004E509F"/>
    <w:rsid w:val="004E5435"/>
    <w:rsid w:val="004E5DF2"/>
    <w:rsid w:val="004E649C"/>
    <w:rsid w:val="004E65FB"/>
    <w:rsid w:val="004E6638"/>
    <w:rsid w:val="004E684F"/>
    <w:rsid w:val="004E68B7"/>
    <w:rsid w:val="004E6A2A"/>
    <w:rsid w:val="004E6B33"/>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118"/>
    <w:rsid w:val="004F3B18"/>
    <w:rsid w:val="004F3B72"/>
    <w:rsid w:val="004F3F91"/>
    <w:rsid w:val="004F4443"/>
    <w:rsid w:val="004F454D"/>
    <w:rsid w:val="004F495E"/>
    <w:rsid w:val="004F4F79"/>
    <w:rsid w:val="004F4F9D"/>
    <w:rsid w:val="004F531B"/>
    <w:rsid w:val="004F53FB"/>
    <w:rsid w:val="004F5844"/>
    <w:rsid w:val="004F6003"/>
    <w:rsid w:val="004F6048"/>
    <w:rsid w:val="004F6528"/>
    <w:rsid w:val="004F6855"/>
    <w:rsid w:val="004F68CB"/>
    <w:rsid w:val="004F6AB6"/>
    <w:rsid w:val="004F6B1C"/>
    <w:rsid w:val="004F6B30"/>
    <w:rsid w:val="004F6D82"/>
    <w:rsid w:val="004F6F7F"/>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74A"/>
    <w:rsid w:val="005037C6"/>
    <w:rsid w:val="00503ADC"/>
    <w:rsid w:val="00503DF4"/>
    <w:rsid w:val="005042BD"/>
    <w:rsid w:val="005044FF"/>
    <w:rsid w:val="005045F0"/>
    <w:rsid w:val="005049CA"/>
    <w:rsid w:val="00504A94"/>
    <w:rsid w:val="00504AD6"/>
    <w:rsid w:val="00504DEB"/>
    <w:rsid w:val="00505936"/>
    <w:rsid w:val="00505E11"/>
    <w:rsid w:val="00506018"/>
    <w:rsid w:val="0050636C"/>
    <w:rsid w:val="005063D9"/>
    <w:rsid w:val="005063E8"/>
    <w:rsid w:val="005067F7"/>
    <w:rsid w:val="00506853"/>
    <w:rsid w:val="00506A1C"/>
    <w:rsid w:val="00506BAF"/>
    <w:rsid w:val="00506FBE"/>
    <w:rsid w:val="005070D4"/>
    <w:rsid w:val="00507574"/>
    <w:rsid w:val="005077C1"/>
    <w:rsid w:val="005078C3"/>
    <w:rsid w:val="005078E8"/>
    <w:rsid w:val="00507C87"/>
    <w:rsid w:val="005109FE"/>
    <w:rsid w:val="00510AD1"/>
    <w:rsid w:val="00510D01"/>
    <w:rsid w:val="00510E78"/>
    <w:rsid w:val="00511228"/>
    <w:rsid w:val="0051135F"/>
    <w:rsid w:val="005115C1"/>
    <w:rsid w:val="005117B7"/>
    <w:rsid w:val="0051184B"/>
    <w:rsid w:val="0051192C"/>
    <w:rsid w:val="005119F8"/>
    <w:rsid w:val="005125FB"/>
    <w:rsid w:val="00512ABD"/>
    <w:rsid w:val="00512B0A"/>
    <w:rsid w:val="00512B2C"/>
    <w:rsid w:val="00512B68"/>
    <w:rsid w:val="00513071"/>
    <w:rsid w:val="00513406"/>
    <w:rsid w:val="0051347A"/>
    <w:rsid w:val="00513B8D"/>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94B"/>
    <w:rsid w:val="00523A86"/>
    <w:rsid w:val="00523C46"/>
    <w:rsid w:val="00523C83"/>
    <w:rsid w:val="00523D7F"/>
    <w:rsid w:val="00523D98"/>
    <w:rsid w:val="00523DD5"/>
    <w:rsid w:val="00523E57"/>
    <w:rsid w:val="00523F23"/>
    <w:rsid w:val="00524073"/>
    <w:rsid w:val="0052484C"/>
    <w:rsid w:val="00524CD7"/>
    <w:rsid w:val="00524D97"/>
    <w:rsid w:val="00525249"/>
    <w:rsid w:val="0052549D"/>
    <w:rsid w:val="005255A3"/>
    <w:rsid w:val="00525978"/>
    <w:rsid w:val="00525D43"/>
    <w:rsid w:val="00525F63"/>
    <w:rsid w:val="005261C9"/>
    <w:rsid w:val="005268BD"/>
    <w:rsid w:val="00526BAB"/>
    <w:rsid w:val="00526FE4"/>
    <w:rsid w:val="0052701D"/>
    <w:rsid w:val="005276E5"/>
    <w:rsid w:val="00527AD9"/>
    <w:rsid w:val="00527E39"/>
    <w:rsid w:val="00530522"/>
    <w:rsid w:val="005309AD"/>
    <w:rsid w:val="00531798"/>
    <w:rsid w:val="005318AB"/>
    <w:rsid w:val="00531AC5"/>
    <w:rsid w:val="00532059"/>
    <w:rsid w:val="0053225A"/>
    <w:rsid w:val="005323EC"/>
    <w:rsid w:val="005324F5"/>
    <w:rsid w:val="00532A99"/>
    <w:rsid w:val="00532B38"/>
    <w:rsid w:val="00533080"/>
    <w:rsid w:val="005331CB"/>
    <w:rsid w:val="0053343B"/>
    <w:rsid w:val="0053357C"/>
    <w:rsid w:val="005335CB"/>
    <w:rsid w:val="00533692"/>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DFE"/>
    <w:rsid w:val="00540092"/>
    <w:rsid w:val="00540ECE"/>
    <w:rsid w:val="00540EF7"/>
    <w:rsid w:val="00541619"/>
    <w:rsid w:val="00541C66"/>
    <w:rsid w:val="00542790"/>
    <w:rsid w:val="00542C29"/>
    <w:rsid w:val="00542E4C"/>
    <w:rsid w:val="00543732"/>
    <w:rsid w:val="0054396A"/>
    <w:rsid w:val="00543E46"/>
    <w:rsid w:val="005441D1"/>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2C3"/>
    <w:rsid w:val="00556390"/>
    <w:rsid w:val="0055641C"/>
    <w:rsid w:val="00556770"/>
    <w:rsid w:val="00556D6C"/>
    <w:rsid w:val="00556E87"/>
    <w:rsid w:val="00556EF4"/>
    <w:rsid w:val="005574B5"/>
    <w:rsid w:val="00557EB6"/>
    <w:rsid w:val="00560178"/>
    <w:rsid w:val="00560720"/>
    <w:rsid w:val="005607F9"/>
    <w:rsid w:val="005609CB"/>
    <w:rsid w:val="00560ACE"/>
    <w:rsid w:val="00560D1E"/>
    <w:rsid w:val="00561351"/>
    <w:rsid w:val="0056171F"/>
    <w:rsid w:val="0056188C"/>
    <w:rsid w:val="00561933"/>
    <w:rsid w:val="0056194D"/>
    <w:rsid w:val="00561A70"/>
    <w:rsid w:val="00561AC3"/>
    <w:rsid w:val="00562104"/>
    <w:rsid w:val="005623C9"/>
    <w:rsid w:val="00562459"/>
    <w:rsid w:val="005624E5"/>
    <w:rsid w:val="005625DD"/>
    <w:rsid w:val="00562E65"/>
    <w:rsid w:val="005630A2"/>
    <w:rsid w:val="00563792"/>
    <w:rsid w:val="00563866"/>
    <w:rsid w:val="00563BBA"/>
    <w:rsid w:val="00564677"/>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875"/>
    <w:rsid w:val="005838EE"/>
    <w:rsid w:val="00583BDC"/>
    <w:rsid w:val="00583DF4"/>
    <w:rsid w:val="005841E7"/>
    <w:rsid w:val="005842DD"/>
    <w:rsid w:val="005842F0"/>
    <w:rsid w:val="005848E2"/>
    <w:rsid w:val="00584B80"/>
    <w:rsid w:val="00584BAF"/>
    <w:rsid w:val="00584F64"/>
    <w:rsid w:val="005851B9"/>
    <w:rsid w:val="005851FD"/>
    <w:rsid w:val="00585488"/>
    <w:rsid w:val="0058582A"/>
    <w:rsid w:val="00585D30"/>
    <w:rsid w:val="00585EE4"/>
    <w:rsid w:val="00586474"/>
    <w:rsid w:val="00586D55"/>
    <w:rsid w:val="00586D86"/>
    <w:rsid w:val="00586E7F"/>
    <w:rsid w:val="00586F53"/>
    <w:rsid w:val="00587290"/>
    <w:rsid w:val="00587572"/>
    <w:rsid w:val="0058789C"/>
    <w:rsid w:val="005901A5"/>
    <w:rsid w:val="0059084B"/>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3E29"/>
    <w:rsid w:val="005940BB"/>
    <w:rsid w:val="00594166"/>
    <w:rsid w:val="00594686"/>
    <w:rsid w:val="00594970"/>
    <w:rsid w:val="00594BB2"/>
    <w:rsid w:val="00594F27"/>
    <w:rsid w:val="0059509F"/>
    <w:rsid w:val="00595356"/>
    <w:rsid w:val="005953B2"/>
    <w:rsid w:val="00595460"/>
    <w:rsid w:val="00595476"/>
    <w:rsid w:val="00595DBE"/>
    <w:rsid w:val="00596039"/>
    <w:rsid w:val="0059615C"/>
    <w:rsid w:val="0059618B"/>
    <w:rsid w:val="00596277"/>
    <w:rsid w:val="0059644D"/>
    <w:rsid w:val="00596474"/>
    <w:rsid w:val="00596892"/>
    <w:rsid w:val="00596D8C"/>
    <w:rsid w:val="0059706B"/>
    <w:rsid w:val="005973E1"/>
    <w:rsid w:val="00597A94"/>
    <w:rsid w:val="00597C0A"/>
    <w:rsid w:val="00597DA1"/>
    <w:rsid w:val="00597DD9"/>
    <w:rsid w:val="005A003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45"/>
    <w:rsid w:val="005A3583"/>
    <w:rsid w:val="005A39FB"/>
    <w:rsid w:val="005A3EA9"/>
    <w:rsid w:val="005A44B4"/>
    <w:rsid w:val="005A4C3B"/>
    <w:rsid w:val="005A5041"/>
    <w:rsid w:val="005A57FC"/>
    <w:rsid w:val="005A5F7D"/>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67E"/>
    <w:rsid w:val="005B276F"/>
    <w:rsid w:val="005B28E6"/>
    <w:rsid w:val="005B29F9"/>
    <w:rsid w:val="005B2B61"/>
    <w:rsid w:val="005B353A"/>
    <w:rsid w:val="005B3B7D"/>
    <w:rsid w:val="005B3C2C"/>
    <w:rsid w:val="005B4079"/>
    <w:rsid w:val="005B40C5"/>
    <w:rsid w:val="005B451B"/>
    <w:rsid w:val="005B4593"/>
    <w:rsid w:val="005B46DF"/>
    <w:rsid w:val="005B4B5A"/>
    <w:rsid w:val="005B4BF8"/>
    <w:rsid w:val="005B4C58"/>
    <w:rsid w:val="005B4CEE"/>
    <w:rsid w:val="005B4EF0"/>
    <w:rsid w:val="005B54EC"/>
    <w:rsid w:val="005B5BCB"/>
    <w:rsid w:val="005B67F7"/>
    <w:rsid w:val="005B69A6"/>
    <w:rsid w:val="005B6D5E"/>
    <w:rsid w:val="005B6F9B"/>
    <w:rsid w:val="005B712B"/>
    <w:rsid w:val="005B738B"/>
    <w:rsid w:val="005B73D5"/>
    <w:rsid w:val="005B77FA"/>
    <w:rsid w:val="005B7C71"/>
    <w:rsid w:val="005B7CB7"/>
    <w:rsid w:val="005C0106"/>
    <w:rsid w:val="005C0359"/>
    <w:rsid w:val="005C0A8A"/>
    <w:rsid w:val="005C0FE8"/>
    <w:rsid w:val="005C113C"/>
    <w:rsid w:val="005C13D3"/>
    <w:rsid w:val="005C1AFA"/>
    <w:rsid w:val="005C1C5F"/>
    <w:rsid w:val="005C2015"/>
    <w:rsid w:val="005C244C"/>
    <w:rsid w:val="005C253E"/>
    <w:rsid w:val="005C2590"/>
    <w:rsid w:val="005C25DB"/>
    <w:rsid w:val="005C30D1"/>
    <w:rsid w:val="005C35AE"/>
    <w:rsid w:val="005C36E5"/>
    <w:rsid w:val="005C374F"/>
    <w:rsid w:val="005C3E5F"/>
    <w:rsid w:val="005C3E7A"/>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0CD6"/>
    <w:rsid w:val="005D10A6"/>
    <w:rsid w:val="005D1136"/>
    <w:rsid w:val="005D165D"/>
    <w:rsid w:val="005D1C72"/>
    <w:rsid w:val="005D1CC7"/>
    <w:rsid w:val="005D1ED2"/>
    <w:rsid w:val="005D22D2"/>
    <w:rsid w:val="005D24E9"/>
    <w:rsid w:val="005D25A2"/>
    <w:rsid w:val="005D2787"/>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987"/>
    <w:rsid w:val="005D758B"/>
    <w:rsid w:val="005D76AA"/>
    <w:rsid w:val="005D791E"/>
    <w:rsid w:val="005D7AA9"/>
    <w:rsid w:val="005D7C9B"/>
    <w:rsid w:val="005D7F6C"/>
    <w:rsid w:val="005E034A"/>
    <w:rsid w:val="005E0408"/>
    <w:rsid w:val="005E07E4"/>
    <w:rsid w:val="005E0A26"/>
    <w:rsid w:val="005E0CC5"/>
    <w:rsid w:val="005E1727"/>
    <w:rsid w:val="005E1C7A"/>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B3"/>
    <w:rsid w:val="005E4C4B"/>
    <w:rsid w:val="005E4DD3"/>
    <w:rsid w:val="005E5548"/>
    <w:rsid w:val="005E5AB4"/>
    <w:rsid w:val="005E6055"/>
    <w:rsid w:val="005E6396"/>
    <w:rsid w:val="005E64D2"/>
    <w:rsid w:val="005E67A8"/>
    <w:rsid w:val="005E6A79"/>
    <w:rsid w:val="005E6EC5"/>
    <w:rsid w:val="005E7060"/>
    <w:rsid w:val="005E75CA"/>
    <w:rsid w:val="005E7825"/>
    <w:rsid w:val="005E7BFE"/>
    <w:rsid w:val="005E7C79"/>
    <w:rsid w:val="005E7F5B"/>
    <w:rsid w:val="005E7FF4"/>
    <w:rsid w:val="005F099A"/>
    <w:rsid w:val="005F0ED8"/>
    <w:rsid w:val="005F0ED9"/>
    <w:rsid w:val="005F0F80"/>
    <w:rsid w:val="005F0FCC"/>
    <w:rsid w:val="005F0FF0"/>
    <w:rsid w:val="005F15D9"/>
    <w:rsid w:val="005F18C9"/>
    <w:rsid w:val="005F1B3E"/>
    <w:rsid w:val="005F1E48"/>
    <w:rsid w:val="005F242D"/>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4C8"/>
    <w:rsid w:val="005F46C7"/>
    <w:rsid w:val="005F4782"/>
    <w:rsid w:val="005F4BF2"/>
    <w:rsid w:val="005F4ED7"/>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D4E"/>
    <w:rsid w:val="005F7D54"/>
    <w:rsid w:val="005F7FAD"/>
    <w:rsid w:val="0060018B"/>
    <w:rsid w:val="00601114"/>
    <w:rsid w:val="006016FA"/>
    <w:rsid w:val="006018BC"/>
    <w:rsid w:val="00601A97"/>
    <w:rsid w:val="00601EF9"/>
    <w:rsid w:val="006021BD"/>
    <w:rsid w:val="00602212"/>
    <w:rsid w:val="00602750"/>
    <w:rsid w:val="00602821"/>
    <w:rsid w:val="00602865"/>
    <w:rsid w:val="00602893"/>
    <w:rsid w:val="006028CF"/>
    <w:rsid w:val="00602BE0"/>
    <w:rsid w:val="00602D2F"/>
    <w:rsid w:val="00603408"/>
    <w:rsid w:val="00603825"/>
    <w:rsid w:val="00603DAF"/>
    <w:rsid w:val="00604914"/>
    <w:rsid w:val="00604AF6"/>
    <w:rsid w:val="00605242"/>
    <w:rsid w:val="0060528F"/>
    <w:rsid w:val="006053FC"/>
    <w:rsid w:val="0060545A"/>
    <w:rsid w:val="00605660"/>
    <w:rsid w:val="006057D0"/>
    <w:rsid w:val="00605B8F"/>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422"/>
    <w:rsid w:val="00614A89"/>
    <w:rsid w:val="00614B47"/>
    <w:rsid w:val="00615BED"/>
    <w:rsid w:val="00615CD5"/>
    <w:rsid w:val="00615D68"/>
    <w:rsid w:val="00616043"/>
    <w:rsid w:val="006163E1"/>
    <w:rsid w:val="00616592"/>
    <w:rsid w:val="006166CA"/>
    <w:rsid w:val="00616902"/>
    <w:rsid w:val="00616BB1"/>
    <w:rsid w:val="00616FF3"/>
    <w:rsid w:val="006170A2"/>
    <w:rsid w:val="00617330"/>
    <w:rsid w:val="006175E5"/>
    <w:rsid w:val="0061795E"/>
    <w:rsid w:val="00617A5F"/>
    <w:rsid w:val="00617FF4"/>
    <w:rsid w:val="006201FF"/>
    <w:rsid w:val="00620402"/>
    <w:rsid w:val="00620424"/>
    <w:rsid w:val="006206EB"/>
    <w:rsid w:val="00620828"/>
    <w:rsid w:val="006209A2"/>
    <w:rsid w:val="0062169A"/>
    <w:rsid w:val="0062172B"/>
    <w:rsid w:val="00621B02"/>
    <w:rsid w:val="00621E48"/>
    <w:rsid w:val="00621FBA"/>
    <w:rsid w:val="006220A2"/>
    <w:rsid w:val="006220B5"/>
    <w:rsid w:val="00622D5F"/>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5F8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A02"/>
    <w:rsid w:val="00640C8D"/>
    <w:rsid w:val="00640D71"/>
    <w:rsid w:val="006411D1"/>
    <w:rsid w:val="006412BF"/>
    <w:rsid w:val="0064138C"/>
    <w:rsid w:val="0064167E"/>
    <w:rsid w:val="00641C56"/>
    <w:rsid w:val="00641C65"/>
    <w:rsid w:val="00641FE9"/>
    <w:rsid w:val="006423A7"/>
    <w:rsid w:val="0064262D"/>
    <w:rsid w:val="00642AFB"/>
    <w:rsid w:val="00642C1E"/>
    <w:rsid w:val="00642DD7"/>
    <w:rsid w:val="006431A8"/>
    <w:rsid w:val="0064357E"/>
    <w:rsid w:val="00643881"/>
    <w:rsid w:val="006438ED"/>
    <w:rsid w:val="00643968"/>
    <w:rsid w:val="006439EF"/>
    <w:rsid w:val="00643BC8"/>
    <w:rsid w:val="00643BE0"/>
    <w:rsid w:val="00643C49"/>
    <w:rsid w:val="00644200"/>
    <w:rsid w:val="006442AD"/>
    <w:rsid w:val="00644400"/>
    <w:rsid w:val="006446FD"/>
    <w:rsid w:val="00644805"/>
    <w:rsid w:val="00644AF6"/>
    <w:rsid w:val="006452CE"/>
    <w:rsid w:val="006458E7"/>
    <w:rsid w:val="0064599D"/>
    <w:rsid w:val="006461B0"/>
    <w:rsid w:val="0064621A"/>
    <w:rsid w:val="006463E5"/>
    <w:rsid w:val="0064640C"/>
    <w:rsid w:val="00646603"/>
    <w:rsid w:val="0064665F"/>
    <w:rsid w:val="006467C1"/>
    <w:rsid w:val="00646943"/>
    <w:rsid w:val="00646B1F"/>
    <w:rsid w:val="00646E21"/>
    <w:rsid w:val="00646F1B"/>
    <w:rsid w:val="0064711E"/>
    <w:rsid w:val="006472C5"/>
    <w:rsid w:val="006472F7"/>
    <w:rsid w:val="0064775E"/>
    <w:rsid w:val="00647830"/>
    <w:rsid w:val="00647864"/>
    <w:rsid w:val="00647878"/>
    <w:rsid w:val="00647A8A"/>
    <w:rsid w:val="00647BD1"/>
    <w:rsid w:val="00650D69"/>
    <w:rsid w:val="00650F3D"/>
    <w:rsid w:val="00650FCE"/>
    <w:rsid w:val="00651027"/>
    <w:rsid w:val="006511F6"/>
    <w:rsid w:val="006512AF"/>
    <w:rsid w:val="00651DED"/>
    <w:rsid w:val="00652604"/>
    <w:rsid w:val="0065262E"/>
    <w:rsid w:val="00652B97"/>
    <w:rsid w:val="00652ED2"/>
    <w:rsid w:val="00652F7F"/>
    <w:rsid w:val="00653BFF"/>
    <w:rsid w:val="006540ED"/>
    <w:rsid w:val="00654165"/>
    <w:rsid w:val="00654611"/>
    <w:rsid w:val="006548F0"/>
    <w:rsid w:val="00654AB7"/>
    <w:rsid w:val="0065522D"/>
    <w:rsid w:val="00655263"/>
    <w:rsid w:val="0065551B"/>
    <w:rsid w:val="00655593"/>
    <w:rsid w:val="0065582E"/>
    <w:rsid w:val="0065595A"/>
    <w:rsid w:val="00655C2D"/>
    <w:rsid w:val="00655F59"/>
    <w:rsid w:val="006560CF"/>
    <w:rsid w:val="0065616F"/>
    <w:rsid w:val="0065680C"/>
    <w:rsid w:val="00656937"/>
    <w:rsid w:val="00656A04"/>
    <w:rsid w:val="00656E46"/>
    <w:rsid w:val="00656EA2"/>
    <w:rsid w:val="006572D3"/>
    <w:rsid w:val="0065730A"/>
    <w:rsid w:val="006578AB"/>
    <w:rsid w:val="00657C1E"/>
    <w:rsid w:val="006606DB"/>
    <w:rsid w:val="006609A4"/>
    <w:rsid w:val="006609BC"/>
    <w:rsid w:val="00660ADB"/>
    <w:rsid w:val="00660D90"/>
    <w:rsid w:val="00660F41"/>
    <w:rsid w:val="006613F1"/>
    <w:rsid w:val="0066146F"/>
    <w:rsid w:val="00661B3E"/>
    <w:rsid w:val="00661EE7"/>
    <w:rsid w:val="006620FB"/>
    <w:rsid w:val="0066216D"/>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57"/>
    <w:rsid w:val="00665763"/>
    <w:rsid w:val="00665DB8"/>
    <w:rsid w:val="00665F03"/>
    <w:rsid w:val="00665F91"/>
    <w:rsid w:val="0066635A"/>
    <w:rsid w:val="00666843"/>
    <w:rsid w:val="00666C20"/>
    <w:rsid w:val="00666E07"/>
    <w:rsid w:val="00666F04"/>
    <w:rsid w:val="00666FB1"/>
    <w:rsid w:val="00667164"/>
    <w:rsid w:val="006671E9"/>
    <w:rsid w:val="00667518"/>
    <w:rsid w:val="00667782"/>
    <w:rsid w:val="006679E7"/>
    <w:rsid w:val="00667A66"/>
    <w:rsid w:val="00667AD0"/>
    <w:rsid w:val="00667E46"/>
    <w:rsid w:val="00670123"/>
    <w:rsid w:val="00670604"/>
    <w:rsid w:val="006706CF"/>
    <w:rsid w:val="00670A3C"/>
    <w:rsid w:val="00670D2A"/>
    <w:rsid w:val="00670D45"/>
    <w:rsid w:val="00670F5A"/>
    <w:rsid w:val="00671121"/>
    <w:rsid w:val="0067134D"/>
    <w:rsid w:val="0067166F"/>
    <w:rsid w:val="00671A22"/>
    <w:rsid w:val="00671B57"/>
    <w:rsid w:val="00671D5F"/>
    <w:rsid w:val="00671E6D"/>
    <w:rsid w:val="00671F0D"/>
    <w:rsid w:val="00671FF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27B"/>
    <w:rsid w:val="0067634C"/>
    <w:rsid w:val="00676558"/>
    <w:rsid w:val="006767BC"/>
    <w:rsid w:val="00676B84"/>
    <w:rsid w:val="00676F94"/>
    <w:rsid w:val="00677577"/>
    <w:rsid w:val="00677B20"/>
    <w:rsid w:val="00677E83"/>
    <w:rsid w:val="006808A9"/>
    <w:rsid w:val="00680A14"/>
    <w:rsid w:val="00680A79"/>
    <w:rsid w:val="00680FE4"/>
    <w:rsid w:val="0068107E"/>
    <w:rsid w:val="00681132"/>
    <w:rsid w:val="006812D5"/>
    <w:rsid w:val="006812EE"/>
    <w:rsid w:val="00681429"/>
    <w:rsid w:val="0068165D"/>
    <w:rsid w:val="00681A47"/>
    <w:rsid w:val="00681CA0"/>
    <w:rsid w:val="00681CF7"/>
    <w:rsid w:val="0068299F"/>
    <w:rsid w:val="00682F73"/>
    <w:rsid w:val="0068302C"/>
    <w:rsid w:val="006831DA"/>
    <w:rsid w:val="006832A1"/>
    <w:rsid w:val="0068353E"/>
    <w:rsid w:val="006838CC"/>
    <w:rsid w:val="006838E0"/>
    <w:rsid w:val="00683E93"/>
    <w:rsid w:val="00684172"/>
    <w:rsid w:val="0068483D"/>
    <w:rsid w:val="00684D2D"/>
    <w:rsid w:val="00684EBC"/>
    <w:rsid w:val="00685297"/>
    <w:rsid w:val="006859DA"/>
    <w:rsid w:val="00685B62"/>
    <w:rsid w:val="00686324"/>
    <w:rsid w:val="006863C9"/>
    <w:rsid w:val="00686915"/>
    <w:rsid w:val="00687605"/>
    <w:rsid w:val="0068766C"/>
    <w:rsid w:val="00687912"/>
    <w:rsid w:val="00687921"/>
    <w:rsid w:val="006901FF"/>
    <w:rsid w:val="006904FF"/>
    <w:rsid w:val="00690AE4"/>
    <w:rsid w:val="00690D75"/>
    <w:rsid w:val="00690D7C"/>
    <w:rsid w:val="00690DB1"/>
    <w:rsid w:val="00690F74"/>
    <w:rsid w:val="006911F8"/>
    <w:rsid w:val="00691305"/>
    <w:rsid w:val="0069162C"/>
    <w:rsid w:val="00691BAB"/>
    <w:rsid w:val="0069237B"/>
    <w:rsid w:val="00692684"/>
    <w:rsid w:val="00692DCC"/>
    <w:rsid w:val="00693109"/>
    <w:rsid w:val="00693198"/>
    <w:rsid w:val="00693358"/>
    <w:rsid w:val="0069342E"/>
    <w:rsid w:val="006937FB"/>
    <w:rsid w:val="006938B8"/>
    <w:rsid w:val="00693B07"/>
    <w:rsid w:val="00693CA3"/>
    <w:rsid w:val="00694220"/>
    <w:rsid w:val="006944AE"/>
    <w:rsid w:val="006946B6"/>
    <w:rsid w:val="00694D49"/>
    <w:rsid w:val="00694FE2"/>
    <w:rsid w:val="0069513A"/>
    <w:rsid w:val="006952A3"/>
    <w:rsid w:val="006952AB"/>
    <w:rsid w:val="0069534B"/>
    <w:rsid w:val="00695564"/>
    <w:rsid w:val="00695F46"/>
    <w:rsid w:val="00695FAA"/>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2024"/>
    <w:rsid w:val="006A21AA"/>
    <w:rsid w:val="006A2320"/>
    <w:rsid w:val="006A2400"/>
    <w:rsid w:val="006A35F9"/>
    <w:rsid w:val="006A3842"/>
    <w:rsid w:val="006A3B94"/>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2CC"/>
    <w:rsid w:val="006A7F19"/>
    <w:rsid w:val="006B01E2"/>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7A0"/>
    <w:rsid w:val="006B3977"/>
    <w:rsid w:val="006B3D4E"/>
    <w:rsid w:val="006B4203"/>
    <w:rsid w:val="006B4268"/>
    <w:rsid w:val="006B4301"/>
    <w:rsid w:val="006B4435"/>
    <w:rsid w:val="006B4AE2"/>
    <w:rsid w:val="006B4AF9"/>
    <w:rsid w:val="006B4CCD"/>
    <w:rsid w:val="006B503D"/>
    <w:rsid w:val="006B528F"/>
    <w:rsid w:val="006B54B0"/>
    <w:rsid w:val="006B575E"/>
    <w:rsid w:val="006B5873"/>
    <w:rsid w:val="006B5FF5"/>
    <w:rsid w:val="006B6226"/>
    <w:rsid w:val="006B656E"/>
    <w:rsid w:val="006B6695"/>
    <w:rsid w:val="006B6E8A"/>
    <w:rsid w:val="006B6F3E"/>
    <w:rsid w:val="006B720F"/>
    <w:rsid w:val="006B7B38"/>
    <w:rsid w:val="006B7F6E"/>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3070"/>
    <w:rsid w:val="006C31D7"/>
    <w:rsid w:val="006C32BA"/>
    <w:rsid w:val="006C358C"/>
    <w:rsid w:val="006C37E8"/>
    <w:rsid w:val="006C3DB7"/>
    <w:rsid w:val="006C407C"/>
    <w:rsid w:val="006C4136"/>
    <w:rsid w:val="006C4679"/>
    <w:rsid w:val="006C484C"/>
    <w:rsid w:val="006C4A9E"/>
    <w:rsid w:val="006C4D06"/>
    <w:rsid w:val="006C4DCE"/>
    <w:rsid w:val="006C4F52"/>
    <w:rsid w:val="006C518C"/>
    <w:rsid w:val="006C5A12"/>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62E"/>
    <w:rsid w:val="006D16CD"/>
    <w:rsid w:val="006D1DB4"/>
    <w:rsid w:val="006D1E82"/>
    <w:rsid w:val="006D20FF"/>
    <w:rsid w:val="006D2261"/>
    <w:rsid w:val="006D232E"/>
    <w:rsid w:val="006D244F"/>
    <w:rsid w:val="006D26D6"/>
    <w:rsid w:val="006D29AD"/>
    <w:rsid w:val="006D2A76"/>
    <w:rsid w:val="006D2C7A"/>
    <w:rsid w:val="006D2E75"/>
    <w:rsid w:val="006D32D1"/>
    <w:rsid w:val="006D34EB"/>
    <w:rsid w:val="006D38EA"/>
    <w:rsid w:val="006D3937"/>
    <w:rsid w:val="006D3AF7"/>
    <w:rsid w:val="006D3D40"/>
    <w:rsid w:val="006D3EC1"/>
    <w:rsid w:val="006D4155"/>
    <w:rsid w:val="006D42EB"/>
    <w:rsid w:val="006D4306"/>
    <w:rsid w:val="006D4357"/>
    <w:rsid w:val="006D499A"/>
    <w:rsid w:val="006D49E4"/>
    <w:rsid w:val="006D4A20"/>
    <w:rsid w:val="006D4E8F"/>
    <w:rsid w:val="006D509E"/>
    <w:rsid w:val="006D50CD"/>
    <w:rsid w:val="006D5181"/>
    <w:rsid w:val="006D5702"/>
    <w:rsid w:val="006D594B"/>
    <w:rsid w:val="006D5B87"/>
    <w:rsid w:val="006D600F"/>
    <w:rsid w:val="006D6560"/>
    <w:rsid w:val="006D6AE2"/>
    <w:rsid w:val="006D6F6F"/>
    <w:rsid w:val="006D7045"/>
    <w:rsid w:val="006D70A8"/>
    <w:rsid w:val="006D75EC"/>
    <w:rsid w:val="006D7A3E"/>
    <w:rsid w:val="006D7AA3"/>
    <w:rsid w:val="006E02E9"/>
    <w:rsid w:val="006E06CD"/>
    <w:rsid w:val="006E0745"/>
    <w:rsid w:val="006E083F"/>
    <w:rsid w:val="006E0D4E"/>
    <w:rsid w:val="006E0DA1"/>
    <w:rsid w:val="006E108B"/>
    <w:rsid w:val="006E118F"/>
    <w:rsid w:val="006E1212"/>
    <w:rsid w:val="006E1345"/>
    <w:rsid w:val="006E14AD"/>
    <w:rsid w:val="006E14E1"/>
    <w:rsid w:val="006E1644"/>
    <w:rsid w:val="006E1B49"/>
    <w:rsid w:val="006E1F1F"/>
    <w:rsid w:val="006E1F9D"/>
    <w:rsid w:val="006E211A"/>
    <w:rsid w:val="006E23BE"/>
    <w:rsid w:val="006E2715"/>
    <w:rsid w:val="006E2C89"/>
    <w:rsid w:val="006E3770"/>
    <w:rsid w:val="006E3777"/>
    <w:rsid w:val="006E3B82"/>
    <w:rsid w:val="006E3C38"/>
    <w:rsid w:val="006E3E28"/>
    <w:rsid w:val="006E3F30"/>
    <w:rsid w:val="006E40AD"/>
    <w:rsid w:val="006E4214"/>
    <w:rsid w:val="006E44EA"/>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532"/>
    <w:rsid w:val="006F38E7"/>
    <w:rsid w:val="006F39A6"/>
    <w:rsid w:val="006F3B4C"/>
    <w:rsid w:val="006F3C3D"/>
    <w:rsid w:val="006F41DB"/>
    <w:rsid w:val="006F43B3"/>
    <w:rsid w:val="006F444A"/>
    <w:rsid w:val="006F4956"/>
    <w:rsid w:val="006F50C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7FB"/>
    <w:rsid w:val="00702B54"/>
    <w:rsid w:val="00702C9E"/>
    <w:rsid w:val="00702E16"/>
    <w:rsid w:val="007034AC"/>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C59"/>
    <w:rsid w:val="00706F4E"/>
    <w:rsid w:val="007079B7"/>
    <w:rsid w:val="00707A5B"/>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57"/>
    <w:rsid w:val="007157FC"/>
    <w:rsid w:val="00715A4D"/>
    <w:rsid w:val="00715B18"/>
    <w:rsid w:val="00715D5B"/>
    <w:rsid w:val="0071633E"/>
    <w:rsid w:val="007165A0"/>
    <w:rsid w:val="00716731"/>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3B2F"/>
    <w:rsid w:val="00724253"/>
    <w:rsid w:val="0072428C"/>
    <w:rsid w:val="0072431F"/>
    <w:rsid w:val="007245C3"/>
    <w:rsid w:val="00724D55"/>
    <w:rsid w:val="00724D63"/>
    <w:rsid w:val="00724EF5"/>
    <w:rsid w:val="00724F72"/>
    <w:rsid w:val="007253F3"/>
    <w:rsid w:val="0072568C"/>
    <w:rsid w:val="00725C0C"/>
    <w:rsid w:val="00725C67"/>
    <w:rsid w:val="00725D5B"/>
    <w:rsid w:val="00726168"/>
    <w:rsid w:val="00726836"/>
    <w:rsid w:val="00726875"/>
    <w:rsid w:val="00726A53"/>
    <w:rsid w:val="00726AD0"/>
    <w:rsid w:val="00726C4D"/>
    <w:rsid w:val="00726F6D"/>
    <w:rsid w:val="00727126"/>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AEC"/>
    <w:rsid w:val="00731659"/>
    <w:rsid w:val="00731B20"/>
    <w:rsid w:val="00731BE5"/>
    <w:rsid w:val="00731E32"/>
    <w:rsid w:val="00731F18"/>
    <w:rsid w:val="00731F81"/>
    <w:rsid w:val="00732010"/>
    <w:rsid w:val="007320B5"/>
    <w:rsid w:val="0073216E"/>
    <w:rsid w:val="00732359"/>
    <w:rsid w:val="007323A5"/>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54"/>
    <w:rsid w:val="007429FF"/>
    <w:rsid w:val="00742D6F"/>
    <w:rsid w:val="00742D95"/>
    <w:rsid w:val="00743260"/>
    <w:rsid w:val="007435FC"/>
    <w:rsid w:val="007439AF"/>
    <w:rsid w:val="00743DD4"/>
    <w:rsid w:val="00743E80"/>
    <w:rsid w:val="00744025"/>
    <w:rsid w:val="00744231"/>
    <w:rsid w:val="007444F2"/>
    <w:rsid w:val="00744A88"/>
    <w:rsid w:val="0074501B"/>
    <w:rsid w:val="007451C1"/>
    <w:rsid w:val="00745298"/>
    <w:rsid w:val="007458B9"/>
    <w:rsid w:val="00745DDD"/>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538"/>
    <w:rsid w:val="007518DF"/>
    <w:rsid w:val="00751CB7"/>
    <w:rsid w:val="00751EAD"/>
    <w:rsid w:val="0075233F"/>
    <w:rsid w:val="00752342"/>
    <w:rsid w:val="00752496"/>
    <w:rsid w:val="0075265F"/>
    <w:rsid w:val="00752737"/>
    <w:rsid w:val="007527B9"/>
    <w:rsid w:val="00752A5A"/>
    <w:rsid w:val="00752DCD"/>
    <w:rsid w:val="00753012"/>
    <w:rsid w:val="0075335A"/>
    <w:rsid w:val="007533F0"/>
    <w:rsid w:val="007534BC"/>
    <w:rsid w:val="007536F6"/>
    <w:rsid w:val="00753BC1"/>
    <w:rsid w:val="00754351"/>
    <w:rsid w:val="0075439F"/>
    <w:rsid w:val="007543C1"/>
    <w:rsid w:val="007544A2"/>
    <w:rsid w:val="007546A5"/>
    <w:rsid w:val="00754714"/>
    <w:rsid w:val="00754A71"/>
    <w:rsid w:val="00754D11"/>
    <w:rsid w:val="00754D98"/>
    <w:rsid w:val="00754F6C"/>
    <w:rsid w:val="00755114"/>
    <w:rsid w:val="0075531B"/>
    <w:rsid w:val="007554CF"/>
    <w:rsid w:val="007554E6"/>
    <w:rsid w:val="0075613E"/>
    <w:rsid w:val="00756150"/>
    <w:rsid w:val="00756325"/>
    <w:rsid w:val="00756833"/>
    <w:rsid w:val="0075709B"/>
    <w:rsid w:val="007578A9"/>
    <w:rsid w:val="007579F9"/>
    <w:rsid w:val="00757CAA"/>
    <w:rsid w:val="00760483"/>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887"/>
    <w:rsid w:val="00763EC8"/>
    <w:rsid w:val="00763EE6"/>
    <w:rsid w:val="00763F50"/>
    <w:rsid w:val="0076476E"/>
    <w:rsid w:val="007649FA"/>
    <w:rsid w:val="00764B82"/>
    <w:rsid w:val="00764D19"/>
    <w:rsid w:val="00765015"/>
    <w:rsid w:val="00765112"/>
    <w:rsid w:val="0076549D"/>
    <w:rsid w:val="007654C9"/>
    <w:rsid w:val="00765533"/>
    <w:rsid w:val="00765D70"/>
    <w:rsid w:val="00765D7F"/>
    <w:rsid w:val="00765F21"/>
    <w:rsid w:val="007667CE"/>
    <w:rsid w:val="00766AB5"/>
    <w:rsid w:val="00766C05"/>
    <w:rsid w:val="00766C44"/>
    <w:rsid w:val="00766CBD"/>
    <w:rsid w:val="00766D2F"/>
    <w:rsid w:val="007671FD"/>
    <w:rsid w:val="00767642"/>
    <w:rsid w:val="007677F5"/>
    <w:rsid w:val="00767B0A"/>
    <w:rsid w:val="00767CFD"/>
    <w:rsid w:val="00767E51"/>
    <w:rsid w:val="00767EAB"/>
    <w:rsid w:val="00767F14"/>
    <w:rsid w:val="00767FF0"/>
    <w:rsid w:val="0077004A"/>
    <w:rsid w:val="007702CC"/>
    <w:rsid w:val="007714E1"/>
    <w:rsid w:val="007716D1"/>
    <w:rsid w:val="00771799"/>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19F"/>
    <w:rsid w:val="00776580"/>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1058"/>
    <w:rsid w:val="0078119E"/>
    <w:rsid w:val="00781411"/>
    <w:rsid w:val="0078158D"/>
    <w:rsid w:val="00781777"/>
    <w:rsid w:val="00781AFD"/>
    <w:rsid w:val="00781CD1"/>
    <w:rsid w:val="00781EFA"/>
    <w:rsid w:val="00782601"/>
    <w:rsid w:val="00782859"/>
    <w:rsid w:val="00782950"/>
    <w:rsid w:val="00782C76"/>
    <w:rsid w:val="0078335B"/>
    <w:rsid w:val="007833DC"/>
    <w:rsid w:val="007835A6"/>
    <w:rsid w:val="00783D6B"/>
    <w:rsid w:val="007840BC"/>
    <w:rsid w:val="00784537"/>
    <w:rsid w:val="00784881"/>
    <w:rsid w:val="007849F7"/>
    <w:rsid w:val="00784F5A"/>
    <w:rsid w:val="00785115"/>
    <w:rsid w:val="007852BA"/>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BCA"/>
    <w:rsid w:val="00791D1C"/>
    <w:rsid w:val="00791DB3"/>
    <w:rsid w:val="00791F53"/>
    <w:rsid w:val="007921A2"/>
    <w:rsid w:val="0079225A"/>
    <w:rsid w:val="00792426"/>
    <w:rsid w:val="0079296C"/>
    <w:rsid w:val="00792BF4"/>
    <w:rsid w:val="00792F25"/>
    <w:rsid w:val="0079383D"/>
    <w:rsid w:val="00793A01"/>
    <w:rsid w:val="007940E2"/>
    <w:rsid w:val="00794A21"/>
    <w:rsid w:val="00794A50"/>
    <w:rsid w:val="00794A84"/>
    <w:rsid w:val="00794D23"/>
    <w:rsid w:val="00794D84"/>
    <w:rsid w:val="00794D9D"/>
    <w:rsid w:val="00795621"/>
    <w:rsid w:val="00795646"/>
    <w:rsid w:val="00795DC2"/>
    <w:rsid w:val="007961CB"/>
    <w:rsid w:val="00796280"/>
    <w:rsid w:val="007963F0"/>
    <w:rsid w:val="007966D5"/>
    <w:rsid w:val="00796CDB"/>
    <w:rsid w:val="00796D04"/>
    <w:rsid w:val="00796D2B"/>
    <w:rsid w:val="007971EF"/>
    <w:rsid w:val="00797553"/>
    <w:rsid w:val="007978CA"/>
    <w:rsid w:val="00797992"/>
    <w:rsid w:val="00797A1F"/>
    <w:rsid w:val="00797D6F"/>
    <w:rsid w:val="007A03DE"/>
    <w:rsid w:val="007A0583"/>
    <w:rsid w:val="007A0880"/>
    <w:rsid w:val="007A08A6"/>
    <w:rsid w:val="007A0E02"/>
    <w:rsid w:val="007A11E1"/>
    <w:rsid w:val="007A131B"/>
    <w:rsid w:val="007A1B23"/>
    <w:rsid w:val="007A20D6"/>
    <w:rsid w:val="007A212D"/>
    <w:rsid w:val="007A24A6"/>
    <w:rsid w:val="007A26BC"/>
    <w:rsid w:val="007A28DE"/>
    <w:rsid w:val="007A30A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B8"/>
    <w:rsid w:val="007B15BB"/>
    <w:rsid w:val="007B16C9"/>
    <w:rsid w:val="007B19A7"/>
    <w:rsid w:val="007B1B92"/>
    <w:rsid w:val="007B1F89"/>
    <w:rsid w:val="007B22ED"/>
    <w:rsid w:val="007B2ABA"/>
    <w:rsid w:val="007B2AF2"/>
    <w:rsid w:val="007B2B03"/>
    <w:rsid w:val="007B2B9C"/>
    <w:rsid w:val="007B2E20"/>
    <w:rsid w:val="007B2E6A"/>
    <w:rsid w:val="007B3011"/>
    <w:rsid w:val="007B31E1"/>
    <w:rsid w:val="007B337B"/>
    <w:rsid w:val="007B33A1"/>
    <w:rsid w:val="007B36E2"/>
    <w:rsid w:val="007B3E72"/>
    <w:rsid w:val="007B468F"/>
    <w:rsid w:val="007B47BF"/>
    <w:rsid w:val="007B48C8"/>
    <w:rsid w:val="007B4B68"/>
    <w:rsid w:val="007B4C10"/>
    <w:rsid w:val="007B541E"/>
    <w:rsid w:val="007B5997"/>
    <w:rsid w:val="007B5AC7"/>
    <w:rsid w:val="007B5ADE"/>
    <w:rsid w:val="007B5C26"/>
    <w:rsid w:val="007B5CC7"/>
    <w:rsid w:val="007B5DAA"/>
    <w:rsid w:val="007B640A"/>
    <w:rsid w:val="007B668E"/>
    <w:rsid w:val="007B6749"/>
    <w:rsid w:val="007B6A1C"/>
    <w:rsid w:val="007B6D2D"/>
    <w:rsid w:val="007B6FA7"/>
    <w:rsid w:val="007B75EE"/>
    <w:rsid w:val="007B7EAB"/>
    <w:rsid w:val="007B7FDB"/>
    <w:rsid w:val="007C0032"/>
    <w:rsid w:val="007C0798"/>
    <w:rsid w:val="007C0985"/>
    <w:rsid w:val="007C120F"/>
    <w:rsid w:val="007C183C"/>
    <w:rsid w:val="007C1866"/>
    <w:rsid w:val="007C1ACF"/>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BD7"/>
    <w:rsid w:val="007C6D8C"/>
    <w:rsid w:val="007C6EEB"/>
    <w:rsid w:val="007C7B67"/>
    <w:rsid w:val="007C7D12"/>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FF1"/>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616"/>
    <w:rsid w:val="007D6846"/>
    <w:rsid w:val="007D6CDC"/>
    <w:rsid w:val="007D70D2"/>
    <w:rsid w:val="007D714C"/>
    <w:rsid w:val="007D714F"/>
    <w:rsid w:val="007D736B"/>
    <w:rsid w:val="007D7482"/>
    <w:rsid w:val="007D7B88"/>
    <w:rsid w:val="007D7BCB"/>
    <w:rsid w:val="007D7F8D"/>
    <w:rsid w:val="007E0035"/>
    <w:rsid w:val="007E0126"/>
    <w:rsid w:val="007E052F"/>
    <w:rsid w:val="007E07B2"/>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F"/>
    <w:rsid w:val="007E5BD4"/>
    <w:rsid w:val="007E6068"/>
    <w:rsid w:val="007E62BC"/>
    <w:rsid w:val="007E6477"/>
    <w:rsid w:val="007E64FF"/>
    <w:rsid w:val="007E668B"/>
    <w:rsid w:val="007E6922"/>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731"/>
    <w:rsid w:val="007F78C3"/>
    <w:rsid w:val="007F7969"/>
    <w:rsid w:val="007F7A4C"/>
    <w:rsid w:val="007F7B73"/>
    <w:rsid w:val="007F7D5E"/>
    <w:rsid w:val="008002CB"/>
    <w:rsid w:val="008003D7"/>
    <w:rsid w:val="00800637"/>
    <w:rsid w:val="0080079A"/>
    <w:rsid w:val="008010A3"/>
    <w:rsid w:val="0080179A"/>
    <w:rsid w:val="008018B7"/>
    <w:rsid w:val="008020E7"/>
    <w:rsid w:val="00802106"/>
    <w:rsid w:val="008021C7"/>
    <w:rsid w:val="00802748"/>
    <w:rsid w:val="00802927"/>
    <w:rsid w:val="00802ACE"/>
    <w:rsid w:val="00802E11"/>
    <w:rsid w:val="0080317B"/>
    <w:rsid w:val="00803D62"/>
    <w:rsid w:val="00804021"/>
    <w:rsid w:val="0080436E"/>
    <w:rsid w:val="008045FD"/>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F11"/>
    <w:rsid w:val="00822198"/>
    <w:rsid w:val="0082272E"/>
    <w:rsid w:val="008228DA"/>
    <w:rsid w:val="00822935"/>
    <w:rsid w:val="00822995"/>
    <w:rsid w:val="00823930"/>
    <w:rsid w:val="00823AB1"/>
    <w:rsid w:val="00823F82"/>
    <w:rsid w:val="008242BC"/>
    <w:rsid w:val="0082532F"/>
    <w:rsid w:val="00825481"/>
    <w:rsid w:val="00825BE2"/>
    <w:rsid w:val="00825CE8"/>
    <w:rsid w:val="00825E3B"/>
    <w:rsid w:val="00825F6A"/>
    <w:rsid w:val="00826146"/>
    <w:rsid w:val="008268CE"/>
    <w:rsid w:val="00826C1D"/>
    <w:rsid w:val="00826C86"/>
    <w:rsid w:val="00826D56"/>
    <w:rsid w:val="0082728F"/>
    <w:rsid w:val="00827840"/>
    <w:rsid w:val="00827937"/>
    <w:rsid w:val="00827E29"/>
    <w:rsid w:val="0083006C"/>
    <w:rsid w:val="00830606"/>
    <w:rsid w:val="00830709"/>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586E"/>
    <w:rsid w:val="00835C77"/>
    <w:rsid w:val="00835F76"/>
    <w:rsid w:val="008361E4"/>
    <w:rsid w:val="008363C6"/>
    <w:rsid w:val="00836660"/>
    <w:rsid w:val="008366D6"/>
    <w:rsid w:val="008366FA"/>
    <w:rsid w:val="00836EDC"/>
    <w:rsid w:val="00836EDD"/>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D4"/>
    <w:rsid w:val="00847FC1"/>
    <w:rsid w:val="008514CE"/>
    <w:rsid w:val="0085188A"/>
    <w:rsid w:val="00851BDD"/>
    <w:rsid w:val="00853097"/>
    <w:rsid w:val="0085341B"/>
    <w:rsid w:val="00853593"/>
    <w:rsid w:val="00853666"/>
    <w:rsid w:val="00853A56"/>
    <w:rsid w:val="00853B36"/>
    <w:rsid w:val="00853B63"/>
    <w:rsid w:val="00853C77"/>
    <w:rsid w:val="00854034"/>
    <w:rsid w:val="00854497"/>
    <w:rsid w:val="0085458C"/>
    <w:rsid w:val="008546EA"/>
    <w:rsid w:val="008548BD"/>
    <w:rsid w:val="00854B1A"/>
    <w:rsid w:val="00854CA2"/>
    <w:rsid w:val="00854FEB"/>
    <w:rsid w:val="00855195"/>
    <w:rsid w:val="0085531B"/>
    <w:rsid w:val="00855504"/>
    <w:rsid w:val="00855667"/>
    <w:rsid w:val="008557F1"/>
    <w:rsid w:val="0085601C"/>
    <w:rsid w:val="00856303"/>
    <w:rsid w:val="008564E8"/>
    <w:rsid w:val="0085664A"/>
    <w:rsid w:val="00856B6C"/>
    <w:rsid w:val="00856DAF"/>
    <w:rsid w:val="00857086"/>
    <w:rsid w:val="00857831"/>
    <w:rsid w:val="00857E5E"/>
    <w:rsid w:val="008603B5"/>
    <w:rsid w:val="008607BD"/>
    <w:rsid w:val="008608F5"/>
    <w:rsid w:val="00860998"/>
    <w:rsid w:val="00860E7C"/>
    <w:rsid w:val="00860F6E"/>
    <w:rsid w:val="008615E9"/>
    <w:rsid w:val="0086177B"/>
    <w:rsid w:val="00861795"/>
    <w:rsid w:val="00861F4C"/>
    <w:rsid w:val="00862128"/>
    <w:rsid w:val="008621D0"/>
    <w:rsid w:val="008624CA"/>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3F2"/>
    <w:rsid w:val="0086667C"/>
    <w:rsid w:val="00866A04"/>
    <w:rsid w:val="00866F8C"/>
    <w:rsid w:val="008671B6"/>
    <w:rsid w:val="008672DD"/>
    <w:rsid w:val="008678AB"/>
    <w:rsid w:val="00867F81"/>
    <w:rsid w:val="00867FB7"/>
    <w:rsid w:val="008709D1"/>
    <w:rsid w:val="0087108F"/>
    <w:rsid w:val="008714C6"/>
    <w:rsid w:val="0087168F"/>
    <w:rsid w:val="0087184C"/>
    <w:rsid w:val="00871BF1"/>
    <w:rsid w:val="00871DE2"/>
    <w:rsid w:val="00871E02"/>
    <w:rsid w:val="00871E99"/>
    <w:rsid w:val="00872238"/>
    <w:rsid w:val="008724FC"/>
    <w:rsid w:val="008728E4"/>
    <w:rsid w:val="008729BD"/>
    <w:rsid w:val="00872D7D"/>
    <w:rsid w:val="00872E92"/>
    <w:rsid w:val="00872F57"/>
    <w:rsid w:val="0087339C"/>
    <w:rsid w:val="00873525"/>
    <w:rsid w:val="00873767"/>
    <w:rsid w:val="008737ED"/>
    <w:rsid w:val="008737FF"/>
    <w:rsid w:val="00873C0A"/>
    <w:rsid w:val="00873DEF"/>
    <w:rsid w:val="008740E4"/>
    <w:rsid w:val="008741EA"/>
    <w:rsid w:val="00874319"/>
    <w:rsid w:val="008747D6"/>
    <w:rsid w:val="008748A1"/>
    <w:rsid w:val="00874D35"/>
    <w:rsid w:val="0087513E"/>
    <w:rsid w:val="008756F2"/>
    <w:rsid w:val="00875A2C"/>
    <w:rsid w:val="00875AA5"/>
    <w:rsid w:val="00875E93"/>
    <w:rsid w:val="00876050"/>
    <w:rsid w:val="0087644D"/>
    <w:rsid w:val="00876A9E"/>
    <w:rsid w:val="00876FDB"/>
    <w:rsid w:val="008772E5"/>
    <w:rsid w:val="0087770C"/>
    <w:rsid w:val="008778C4"/>
    <w:rsid w:val="0087798D"/>
    <w:rsid w:val="00877C75"/>
    <w:rsid w:val="00880209"/>
    <w:rsid w:val="008805F3"/>
    <w:rsid w:val="00880797"/>
    <w:rsid w:val="0088091B"/>
    <w:rsid w:val="00880B03"/>
    <w:rsid w:val="00881080"/>
    <w:rsid w:val="008810B0"/>
    <w:rsid w:val="008812CD"/>
    <w:rsid w:val="0088132A"/>
    <w:rsid w:val="0088136E"/>
    <w:rsid w:val="008815F2"/>
    <w:rsid w:val="00881843"/>
    <w:rsid w:val="0088198B"/>
    <w:rsid w:val="00881BFB"/>
    <w:rsid w:val="00881DA9"/>
    <w:rsid w:val="00881F8D"/>
    <w:rsid w:val="008827D3"/>
    <w:rsid w:val="00882C68"/>
    <w:rsid w:val="00883053"/>
    <w:rsid w:val="00883059"/>
    <w:rsid w:val="0088332D"/>
    <w:rsid w:val="0088346D"/>
    <w:rsid w:val="008837C1"/>
    <w:rsid w:val="0088393C"/>
    <w:rsid w:val="00884481"/>
    <w:rsid w:val="008847BD"/>
    <w:rsid w:val="00884851"/>
    <w:rsid w:val="008851C1"/>
    <w:rsid w:val="00885670"/>
    <w:rsid w:val="008859A8"/>
    <w:rsid w:val="00885E2D"/>
    <w:rsid w:val="00886061"/>
    <w:rsid w:val="00886534"/>
    <w:rsid w:val="00886569"/>
    <w:rsid w:val="00886B36"/>
    <w:rsid w:val="00886B80"/>
    <w:rsid w:val="00886C12"/>
    <w:rsid w:val="0088749F"/>
    <w:rsid w:val="00887648"/>
    <w:rsid w:val="00887B16"/>
    <w:rsid w:val="00890830"/>
    <w:rsid w:val="00890C2C"/>
    <w:rsid w:val="0089120E"/>
    <w:rsid w:val="008914F4"/>
    <w:rsid w:val="00891505"/>
    <w:rsid w:val="00891B8B"/>
    <w:rsid w:val="00891C2C"/>
    <w:rsid w:val="00891CD7"/>
    <w:rsid w:val="00891D63"/>
    <w:rsid w:val="00891EE9"/>
    <w:rsid w:val="00892238"/>
    <w:rsid w:val="00892440"/>
    <w:rsid w:val="008925C7"/>
    <w:rsid w:val="00892671"/>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0C7"/>
    <w:rsid w:val="00895222"/>
    <w:rsid w:val="0089533E"/>
    <w:rsid w:val="008954E1"/>
    <w:rsid w:val="0089576D"/>
    <w:rsid w:val="008958C3"/>
    <w:rsid w:val="00895922"/>
    <w:rsid w:val="00895A49"/>
    <w:rsid w:val="00895CF0"/>
    <w:rsid w:val="00895D29"/>
    <w:rsid w:val="0089610D"/>
    <w:rsid w:val="0089621F"/>
    <w:rsid w:val="00896250"/>
    <w:rsid w:val="008967D0"/>
    <w:rsid w:val="00896871"/>
    <w:rsid w:val="00896947"/>
    <w:rsid w:val="008969DA"/>
    <w:rsid w:val="00896C43"/>
    <w:rsid w:val="00896D2F"/>
    <w:rsid w:val="0089712F"/>
    <w:rsid w:val="0089717D"/>
    <w:rsid w:val="0089771B"/>
    <w:rsid w:val="0089779E"/>
    <w:rsid w:val="008977E7"/>
    <w:rsid w:val="00897E39"/>
    <w:rsid w:val="008A01E7"/>
    <w:rsid w:val="008A038B"/>
    <w:rsid w:val="008A03E4"/>
    <w:rsid w:val="008A05C2"/>
    <w:rsid w:val="008A05D0"/>
    <w:rsid w:val="008A08F0"/>
    <w:rsid w:val="008A0BD8"/>
    <w:rsid w:val="008A0BD9"/>
    <w:rsid w:val="008A0E23"/>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41DD"/>
    <w:rsid w:val="008A449D"/>
    <w:rsid w:val="008A45B4"/>
    <w:rsid w:val="008A4715"/>
    <w:rsid w:val="008A4EA4"/>
    <w:rsid w:val="008A4F72"/>
    <w:rsid w:val="008A5003"/>
    <w:rsid w:val="008A592F"/>
    <w:rsid w:val="008A5A0F"/>
    <w:rsid w:val="008A5D3F"/>
    <w:rsid w:val="008A5DCD"/>
    <w:rsid w:val="008A5F7D"/>
    <w:rsid w:val="008A61D4"/>
    <w:rsid w:val="008A6569"/>
    <w:rsid w:val="008A6A99"/>
    <w:rsid w:val="008A6B0A"/>
    <w:rsid w:val="008A6DC9"/>
    <w:rsid w:val="008A75E6"/>
    <w:rsid w:val="008A7734"/>
    <w:rsid w:val="008A7749"/>
    <w:rsid w:val="008A7843"/>
    <w:rsid w:val="008A79C5"/>
    <w:rsid w:val="008A7CD4"/>
    <w:rsid w:val="008A7CEC"/>
    <w:rsid w:val="008A7D6B"/>
    <w:rsid w:val="008A7E32"/>
    <w:rsid w:val="008B0404"/>
    <w:rsid w:val="008B122C"/>
    <w:rsid w:val="008B15C5"/>
    <w:rsid w:val="008B15DB"/>
    <w:rsid w:val="008B1869"/>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9F9"/>
    <w:rsid w:val="008B5B8D"/>
    <w:rsid w:val="008B5C6B"/>
    <w:rsid w:val="008B63DA"/>
    <w:rsid w:val="008B6C01"/>
    <w:rsid w:val="008B6E3F"/>
    <w:rsid w:val="008B70C8"/>
    <w:rsid w:val="008B7988"/>
    <w:rsid w:val="008B7AAC"/>
    <w:rsid w:val="008B7D92"/>
    <w:rsid w:val="008B7FD4"/>
    <w:rsid w:val="008C08A1"/>
    <w:rsid w:val="008C09EE"/>
    <w:rsid w:val="008C0D59"/>
    <w:rsid w:val="008C0EEF"/>
    <w:rsid w:val="008C122C"/>
    <w:rsid w:val="008C1897"/>
    <w:rsid w:val="008C19FA"/>
    <w:rsid w:val="008C1BE5"/>
    <w:rsid w:val="008C1C17"/>
    <w:rsid w:val="008C253F"/>
    <w:rsid w:val="008C2641"/>
    <w:rsid w:val="008C27D2"/>
    <w:rsid w:val="008C2ADC"/>
    <w:rsid w:val="008C3295"/>
    <w:rsid w:val="008C355D"/>
    <w:rsid w:val="008C3597"/>
    <w:rsid w:val="008C385A"/>
    <w:rsid w:val="008C3B60"/>
    <w:rsid w:val="008C3C56"/>
    <w:rsid w:val="008C439A"/>
    <w:rsid w:val="008C4999"/>
    <w:rsid w:val="008C4BA9"/>
    <w:rsid w:val="008C4E1D"/>
    <w:rsid w:val="008C4F3C"/>
    <w:rsid w:val="008C52FC"/>
    <w:rsid w:val="008C5659"/>
    <w:rsid w:val="008C57BA"/>
    <w:rsid w:val="008C5823"/>
    <w:rsid w:val="008C5B60"/>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9DB"/>
    <w:rsid w:val="008D0ACE"/>
    <w:rsid w:val="008D0CB9"/>
    <w:rsid w:val="008D0F6F"/>
    <w:rsid w:val="008D10C1"/>
    <w:rsid w:val="008D171F"/>
    <w:rsid w:val="008D17E8"/>
    <w:rsid w:val="008D189E"/>
    <w:rsid w:val="008D1B6D"/>
    <w:rsid w:val="008D1B98"/>
    <w:rsid w:val="008D2512"/>
    <w:rsid w:val="008D25A1"/>
    <w:rsid w:val="008D26B5"/>
    <w:rsid w:val="008D28B9"/>
    <w:rsid w:val="008D28C1"/>
    <w:rsid w:val="008D32D8"/>
    <w:rsid w:val="008D365F"/>
    <w:rsid w:val="008D370F"/>
    <w:rsid w:val="008D378D"/>
    <w:rsid w:val="008D3863"/>
    <w:rsid w:val="008D3937"/>
    <w:rsid w:val="008D3B4B"/>
    <w:rsid w:val="008D3DA8"/>
    <w:rsid w:val="008D463A"/>
    <w:rsid w:val="008D4C1C"/>
    <w:rsid w:val="008D4C34"/>
    <w:rsid w:val="008D52FB"/>
    <w:rsid w:val="008D5708"/>
    <w:rsid w:val="008D5E97"/>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365"/>
    <w:rsid w:val="008E3458"/>
    <w:rsid w:val="008E3460"/>
    <w:rsid w:val="008E349C"/>
    <w:rsid w:val="008E3901"/>
    <w:rsid w:val="008E4212"/>
    <w:rsid w:val="008E43C3"/>
    <w:rsid w:val="008E44FA"/>
    <w:rsid w:val="008E45FD"/>
    <w:rsid w:val="008E461D"/>
    <w:rsid w:val="008E470A"/>
    <w:rsid w:val="008E47DA"/>
    <w:rsid w:val="008E4A59"/>
    <w:rsid w:val="008E4CB8"/>
    <w:rsid w:val="008E4FA3"/>
    <w:rsid w:val="008E5649"/>
    <w:rsid w:val="008E60EA"/>
    <w:rsid w:val="008E60F8"/>
    <w:rsid w:val="008E6375"/>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270"/>
    <w:rsid w:val="008F1641"/>
    <w:rsid w:val="008F1D11"/>
    <w:rsid w:val="008F2007"/>
    <w:rsid w:val="008F203B"/>
    <w:rsid w:val="008F224E"/>
    <w:rsid w:val="008F26AE"/>
    <w:rsid w:val="008F26FF"/>
    <w:rsid w:val="008F298F"/>
    <w:rsid w:val="008F2ADC"/>
    <w:rsid w:val="008F2C6C"/>
    <w:rsid w:val="008F2D67"/>
    <w:rsid w:val="008F3148"/>
    <w:rsid w:val="008F331B"/>
    <w:rsid w:val="008F3489"/>
    <w:rsid w:val="008F38DF"/>
    <w:rsid w:val="008F395E"/>
    <w:rsid w:val="008F3C54"/>
    <w:rsid w:val="008F3DA5"/>
    <w:rsid w:val="008F3F04"/>
    <w:rsid w:val="008F421A"/>
    <w:rsid w:val="008F4236"/>
    <w:rsid w:val="008F4505"/>
    <w:rsid w:val="008F46DC"/>
    <w:rsid w:val="008F48F2"/>
    <w:rsid w:val="008F4A61"/>
    <w:rsid w:val="008F51F2"/>
    <w:rsid w:val="008F5287"/>
    <w:rsid w:val="008F5363"/>
    <w:rsid w:val="008F556A"/>
    <w:rsid w:val="008F574A"/>
    <w:rsid w:val="008F5C84"/>
    <w:rsid w:val="008F5DE3"/>
    <w:rsid w:val="008F5DE5"/>
    <w:rsid w:val="008F5F3B"/>
    <w:rsid w:val="008F69B2"/>
    <w:rsid w:val="008F6D99"/>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38D7"/>
    <w:rsid w:val="009146BC"/>
    <w:rsid w:val="009146C8"/>
    <w:rsid w:val="009148C8"/>
    <w:rsid w:val="00914BFB"/>
    <w:rsid w:val="00914D6D"/>
    <w:rsid w:val="00914E4F"/>
    <w:rsid w:val="00915844"/>
    <w:rsid w:val="00915B8B"/>
    <w:rsid w:val="00915F1D"/>
    <w:rsid w:val="009162F6"/>
    <w:rsid w:val="009164BA"/>
    <w:rsid w:val="00916926"/>
    <w:rsid w:val="00916B9C"/>
    <w:rsid w:val="00916F3F"/>
    <w:rsid w:val="0091700C"/>
    <w:rsid w:val="00917CCF"/>
    <w:rsid w:val="00917DC1"/>
    <w:rsid w:val="00920167"/>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726"/>
    <w:rsid w:val="00923943"/>
    <w:rsid w:val="00923C29"/>
    <w:rsid w:val="00923E39"/>
    <w:rsid w:val="00923EE6"/>
    <w:rsid w:val="00924091"/>
    <w:rsid w:val="0092445E"/>
    <w:rsid w:val="00924AAC"/>
    <w:rsid w:val="00924C39"/>
    <w:rsid w:val="00924DEF"/>
    <w:rsid w:val="009252AA"/>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874"/>
    <w:rsid w:val="009348AB"/>
    <w:rsid w:val="00934E43"/>
    <w:rsid w:val="00935241"/>
    <w:rsid w:val="0093536E"/>
    <w:rsid w:val="00935A48"/>
    <w:rsid w:val="00935AB2"/>
    <w:rsid w:val="00935B95"/>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C6"/>
    <w:rsid w:val="00943D3C"/>
    <w:rsid w:val="00943DC1"/>
    <w:rsid w:val="0094418E"/>
    <w:rsid w:val="00944711"/>
    <w:rsid w:val="009447FA"/>
    <w:rsid w:val="00944B2C"/>
    <w:rsid w:val="00944BB1"/>
    <w:rsid w:val="00944D3F"/>
    <w:rsid w:val="00945318"/>
    <w:rsid w:val="009453EB"/>
    <w:rsid w:val="009454B3"/>
    <w:rsid w:val="009456A0"/>
    <w:rsid w:val="0094577B"/>
    <w:rsid w:val="00945957"/>
    <w:rsid w:val="00945FB3"/>
    <w:rsid w:val="00945FBD"/>
    <w:rsid w:val="00946449"/>
    <w:rsid w:val="00946636"/>
    <w:rsid w:val="0094670D"/>
    <w:rsid w:val="009467E0"/>
    <w:rsid w:val="00946B2F"/>
    <w:rsid w:val="00946D2D"/>
    <w:rsid w:val="00947138"/>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B0"/>
    <w:rsid w:val="009529D8"/>
    <w:rsid w:val="009529F2"/>
    <w:rsid w:val="00952DA4"/>
    <w:rsid w:val="00953021"/>
    <w:rsid w:val="0095352E"/>
    <w:rsid w:val="009535A8"/>
    <w:rsid w:val="0095383E"/>
    <w:rsid w:val="00953A70"/>
    <w:rsid w:val="00953B74"/>
    <w:rsid w:val="00953CC1"/>
    <w:rsid w:val="00953DB4"/>
    <w:rsid w:val="00954C4B"/>
    <w:rsid w:val="00955308"/>
    <w:rsid w:val="00955D3A"/>
    <w:rsid w:val="00955D6A"/>
    <w:rsid w:val="00955D91"/>
    <w:rsid w:val="00955FA6"/>
    <w:rsid w:val="009560ED"/>
    <w:rsid w:val="00956578"/>
    <w:rsid w:val="009566C3"/>
    <w:rsid w:val="00956722"/>
    <w:rsid w:val="009568D3"/>
    <w:rsid w:val="00956A92"/>
    <w:rsid w:val="00956EBC"/>
    <w:rsid w:val="00957152"/>
    <w:rsid w:val="009572A4"/>
    <w:rsid w:val="00957358"/>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3EF9"/>
    <w:rsid w:val="00964034"/>
    <w:rsid w:val="009642BD"/>
    <w:rsid w:val="00964322"/>
    <w:rsid w:val="009643FC"/>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1CA2"/>
    <w:rsid w:val="0097203F"/>
    <w:rsid w:val="00972223"/>
    <w:rsid w:val="009724A8"/>
    <w:rsid w:val="00972796"/>
    <w:rsid w:val="00972885"/>
    <w:rsid w:val="00972A07"/>
    <w:rsid w:val="00972B26"/>
    <w:rsid w:val="009730B9"/>
    <w:rsid w:val="009732D7"/>
    <w:rsid w:val="00973351"/>
    <w:rsid w:val="00973631"/>
    <w:rsid w:val="00973649"/>
    <w:rsid w:val="009737EC"/>
    <w:rsid w:val="009739BD"/>
    <w:rsid w:val="00973A36"/>
    <w:rsid w:val="00973CEB"/>
    <w:rsid w:val="00973D1E"/>
    <w:rsid w:val="00973E72"/>
    <w:rsid w:val="00974146"/>
    <w:rsid w:val="00974324"/>
    <w:rsid w:val="00974950"/>
    <w:rsid w:val="00974F37"/>
    <w:rsid w:val="0097533E"/>
    <w:rsid w:val="009759A4"/>
    <w:rsid w:val="009759EF"/>
    <w:rsid w:val="00975BE2"/>
    <w:rsid w:val="00976111"/>
    <w:rsid w:val="00976414"/>
    <w:rsid w:val="0097669D"/>
    <w:rsid w:val="0097681A"/>
    <w:rsid w:val="00976984"/>
    <w:rsid w:val="00976C60"/>
    <w:rsid w:val="0097706C"/>
    <w:rsid w:val="00977140"/>
    <w:rsid w:val="0097719B"/>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E2"/>
    <w:rsid w:val="00981D0A"/>
    <w:rsid w:val="00982054"/>
    <w:rsid w:val="0098284F"/>
    <w:rsid w:val="00982A2E"/>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9D4"/>
    <w:rsid w:val="00985A21"/>
    <w:rsid w:val="00985C47"/>
    <w:rsid w:val="00985F74"/>
    <w:rsid w:val="00985FAD"/>
    <w:rsid w:val="00986017"/>
    <w:rsid w:val="00986B9D"/>
    <w:rsid w:val="00986E6A"/>
    <w:rsid w:val="00986FBF"/>
    <w:rsid w:val="0098743E"/>
    <w:rsid w:val="0098764A"/>
    <w:rsid w:val="00987958"/>
    <w:rsid w:val="00987A91"/>
    <w:rsid w:val="00987AA1"/>
    <w:rsid w:val="00987DAA"/>
    <w:rsid w:val="009901FF"/>
    <w:rsid w:val="00990380"/>
    <w:rsid w:val="00990504"/>
    <w:rsid w:val="009905D9"/>
    <w:rsid w:val="0099088A"/>
    <w:rsid w:val="00990ABE"/>
    <w:rsid w:val="00990B24"/>
    <w:rsid w:val="00990E04"/>
    <w:rsid w:val="009912D7"/>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D"/>
    <w:rsid w:val="0099620F"/>
    <w:rsid w:val="00996568"/>
    <w:rsid w:val="0099662B"/>
    <w:rsid w:val="00996DE4"/>
    <w:rsid w:val="00996F14"/>
    <w:rsid w:val="0099718C"/>
    <w:rsid w:val="009972BA"/>
    <w:rsid w:val="0099763C"/>
    <w:rsid w:val="0099770B"/>
    <w:rsid w:val="00997934"/>
    <w:rsid w:val="009979E0"/>
    <w:rsid w:val="00997F5B"/>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ACA"/>
    <w:rsid w:val="009B2C08"/>
    <w:rsid w:val="009B2E70"/>
    <w:rsid w:val="009B33F3"/>
    <w:rsid w:val="009B358D"/>
    <w:rsid w:val="009B37DC"/>
    <w:rsid w:val="009B37E9"/>
    <w:rsid w:val="009B408D"/>
    <w:rsid w:val="009B4345"/>
    <w:rsid w:val="009B4C57"/>
    <w:rsid w:val="009B4F29"/>
    <w:rsid w:val="009B5895"/>
    <w:rsid w:val="009B5B17"/>
    <w:rsid w:val="009B60F0"/>
    <w:rsid w:val="009B63AD"/>
    <w:rsid w:val="009B6516"/>
    <w:rsid w:val="009B6972"/>
    <w:rsid w:val="009B6A4E"/>
    <w:rsid w:val="009B6AA7"/>
    <w:rsid w:val="009B6B93"/>
    <w:rsid w:val="009B6E1E"/>
    <w:rsid w:val="009B6FAE"/>
    <w:rsid w:val="009B7347"/>
    <w:rsid w:val="009B78DB"/>
    <w:rsid w:val="009B7C1F"/>
    <w:rsid w:val="009B7EC1"/>
    <w:rsid w:val="009B7F1C"/>
    <w:rsid w:val="009C034B"/>
    <w:rsid w:val="009C04E5"/>
    <w:rsid w:val="009C08E4"/>
    <w:rsid w:val="009C0B3B"/>
    <w:rsid w:val="009C0D9A"/>
    <w:rsid w:val="009C132E"/>
    <w:rsid w:val="009C1387"/>
    <w:rsid w:val="009C1722"/>
    <w:rsid w:val="009C1F2D"/>
    <w:rsid w:val="009C20C6"/>
    <w:rsid w:val="009C21FA"/>
    <w:rsid w:val="009C2E02"/>
    <w:rsid w:val="009C3578"/>
    <w:rsid w:val="009C399C"/>
    <w:rsid w:val="009C39D1"/>
    <w:rsid w:val="009C3DDE"/>
    <w:rsid w:val="009C3E72"/>
    <w:rsid w:val="009C3FD8"/>
    <w:rsid w:val="009C41D1"/>
    <w:rsid w:val="009C462D"/>
    <w:rsid w:val="009C46F5"/>
    <w:rsid w:val="009C4701"/>
    <w:rsid w:val="009C47E6"/>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715"/>
    <w:rsid w:val="009C774F"/>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87D"/>
    <w:rsid w:val="009D59F9"/>
    <w:rsid w:val="009D5E94"/>
    <w:rsid w:val="009D6D6A"/>
    <w:rsid w:val="009D6E61"/>
    <w:rsid w:val="009D6F90"/>
    <w:rsid w:val="009D7991"/>
    <w:rsid w:val="009D7BE2"/>
    <w:rsid w:val="009D7CB1"/>
    <w:rsid w:val="009E05FA"/>
    <w:rsid w:val="009E06CB"/>
    <w:rsid w:val="009E0AB5"/>
    <w:rsid w:val="009E0DA9"/>
    <w:rsid w:val="009E100B"/>
    <w:rsid w:val="009E14C4"/>
    <w:rsid w:val="009E19E9"/>
    <w:rsid w:val="009E1F77"/>
    <w:rsid w:val="009E206A"/>
    <w:rsid w:val="009E26E6"/>
    <w:rsid w:val="009E2BE1"/>
    <w:rsid w:val="009E3058"/>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B"/>
    <w:rsid w:val="009E54F0"/>
    <w:rsid w:val="009E5994"/>
    <w:rsid w:val="009E5A8D"/>
    <w:rsid w:val="009E5EBB"/>
    <w:rsid w:val="009E5FD0"/>
    <w:rsid w:val="009E5FE2"/>
    <w:rsid w:val="009E73D8"/>
    <w:rsid w:val="009E762E"/>
    <w:rsid w:val="009E77AF"/>
    <w:rsid w:val="009E7A6F"/>
    <w:rsid w:val="009F00FE"/>
    <w:rsid w:val="009F021F"/>
    <w:rsid w:val="009F0275"/>
    <w:rsid w:val="009F05D8"/>
    <w:rsid w:val="009F0C63"/>
    <w:rsid w:val="009F0DE8"/>
    <w:rsid w:val="009F126D"/>
    <w:rsid w:val="009F1AB4"/>
    <w:rsid w:val="009F1C63"/>
    <w:rsid w:val="009F1FA1"/>
    <w:rsid w:val="009F2093"/>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4AE"/>
    <w:rsid w:val="009F46AA"/>
    <w:rsid w:val="009F5036"/>
    <w:rsid w:val="009F562A"/>
    <w:rsid w:val="009F5E55"/>
    <w:rsid w:val="009F61E6"/>
    <w:rsid w:val="009F6846"/>
    <w:rsid w:val="009F6E24"/>
    <w:rsid w:val="009F6EBF"/>
    <w:rsid w:val="009F6FCE"/>
    <w:rsid w:val="009F7824"/>
    <w:rsid w:val="009F7E31"/>
    <w:rsid w:val="00A004B8"/>
    <w:rsid w:val="00A006F2"/>
    <w:rsid w:val="00A00A9D"/>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783"/>
    <w:rsid w:val="00A04EF9"/>
    <w:rsid w:val="00A052BB"/>
    <w:rsid w:val="00A056DE"/>
    <w:rsid w:val="00A0587B"/>
    <w:rsid w:val="00A0588A"/>
    <w:rsid w:val="00A05B11"/>
    <w:rsid w:val="00A05C05"/>
    <w:rsid w:val="00A05E61"/>
    <w:rsid w:val="00A06074"/>
    <w:rsid w:val="00A061D7"/>
    <w:rsid w:val="00A069CD"/>
    <w:rsid w:val="00A06CE8"/>
    <w:rsid w:val="00A06DC2"/>
    <w:rsid w:val="00A06DDB"/>
    <w:rsid w:val="00A06DE2"/>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11EA"/>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86A"/>
    <w:rsid w:val="00A12D58"/>
    <w:rsid w:val="00A12E2A"/>
    <w:rsid w:val="00A12F97"/>
    <w:rsid w:val="00A1314F"/>
    <w:rsid w:val="00A136C2"/>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5DEF"/>
    <w:rsid w:val="00A1670B"/>
    <w:rsid w:val="00A167E2"/>
    <w:rsid w:val="00A168AE"/>
    <w:rsid w:val="00A16A51"/>
    <w:rsid w:val="00A16B5F"/>
    <w:rsid w:val="00A16E07"/>
    <w:rsid w:val="00A16F2D"/>
    <w:rsid w:val="00A16FE2"/>
    <w:rsid w:val="00A1740A"/>
    <w:rsid w:val="00A17539"/>
    <w:rsid w:val="00A17945"/>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140"/>
    <w:rsid w:val="00A22682"/>
    <w:rsid w:val="00A23390"/>
    <w:rsid w:val="00A233C4"/>
    <w:rsid w:val="00A23EA5"/>
    <w:rsid w:val="00A24040"/>
    <w:rsid w:val="00A24346"/>
    <w:rsid w:val="00A247CA"/>
    <w:rsid w:val="00A24ABC"/>
    <w:rsid w:val="00A24DA3"/>
    <w:rsid w:val="00A24EA4"/>
    <w:rsid w:val="00A24F98"/>
    <w:rsid w:val="00A2521D"/>
    <w:rsid w:val="00A2537B"/>
    <w:rsid w:val="00A259FE"/>
    <w:rsid w:val="00A25BAF"/>
    <w:rsid w:val="00A25D1C"/>
    <w:rsid w:val="00A25EEB"/>
    <w:rsid w:val="00A2653E"/>
    <w:rsid w:val="00A26A3E"/>
    <w:rsid w:val="00A26B99"/>
    <w:rsid w:val="00A26F0D"/>
    <w:rsid w:val="00A26FF9"/>
    <w:rsid w:val="00A2726C"/>
    <w:rsid w:val="00A272BA"/>
    <w:rsid w:val="00A273CF"/>
    <w:rsid w:val="00A2779C"/>
    <w:rsid w:val="00A27AEA"/>
    <w:rsid w:val="00A27B2D"/>
    <w:rsid w:val="00A27B5A"/>
    <w:rsid w:val="00A27D70"/>
    <w:rsid w:val="00A30034"/>
    <w:rsid w:val="00A300F9"/>
    <w:rsid w:val="00A304B6"/>
    <w:rsid w:val="00A3089E"/>
    <w:rsid w:val="00A309EA"/>
    <w:rsid w:val="00A30B6F"/>
    <w:rsid w:val="00A30DE1"/>
    <w:rsid w:val="00A31254"/>
    <w:rsid w:val="00A31393"/>
    <w:rsid w:val="00A31ACF"/>
    <w:rsid w:val="00A31AF6"/>
    <w:rsid w:val="00A31BE5"/>
    <w:rsid w:val="00A31BEA"/>
    <w:rsid w:val="00A323A6"/>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538"/>
    <w:rsid w:val="00A377FB"/>
    <w:rsid w:val="00A37833"/>
    <w:rsid w:val="00A37A8B"/>
    <w:rsid w:val="00A37B16"/>
    <w:rsid w:val="00A37DA9"/>
    <w:rsid w:val="00A403A2"/>
    <w:rsid w:val="00A412D8"/>
    <w:rsid w:val="00A4181C"/>
    <w:rsid w:val="00A41BE6"/>
    <w:rsid w:val="00A41D41"/>
    <w:rsid w:val="00A424D7"/>
    <w:rsid w:val="00A42623"/>
    <w:rsid w:val="00A42796"/>
    <w:rsid w:val="00A42D2B"/>
    <w:rsid w:val="00A42E0F"/>
    <w:rsid w:val="00A42F16"/>
    <w:rsid w:val="00A43754"/>
    <w:rsid w:val="00A43B23"/>
    <w:rsid w:val="00A43F43"/>
    <w:rsid w:val="00A440BD"/>
    <w:rsid w:val="00A44672"/>
    <w:rsid w:val="00A4485F"/>
    <w:rsid w:val="00A44BFE"/>
    <w:rsid w:val="00A452AB"/>
    <w:rsid w:val="00A453DF"/>
    <w:rsid w:val="00A4562F"/>
    <w:rsid w:val="00A45701"/>
    <w:rsid w:val="00A45A2D"/>
    <w:rsid w:val="00A45C40"/>
    <w:rsid w:val="00A460C4"/>
    <w:rsid w:val="00A46354"/>
    <w:rsid w:val="00A46367"/>
    <w:rsid w:val="00A46473"/>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CB"/>
    <w:rsid w:val="00A51E2D"/>
    <w:rsid w:val="00A52AFA"/>
    <w:rsid w:val="00A52B53"/>
    <w:rsid w:val="00A52B84"/>
    <w:rsid w:val="00A52D8D"/>
    <w:rsid w:val="00A53327"/>
    <w:rsid w:val="00A53D2E"/>
    <w:rsid w:val="00A53DE4"/>
    <w:rsid w:val="00A5411B"/>
    <w:rsid w:val="00A5469E"/>
    <w:rsid w:val="00A5488D"/>
    <w:rsid w:val="00A54A46"/>
    <w:rsid w:val="00A5527F"/>
    <w:rsid w:val="00A553CB"/>
    <w:rsid w:val="00A553F1"/>
    <w:rsid w:val="00A55445"/>
    <w:rsid w:val="00A5558B"/>
    <w:rsid w:val="00A55FA0"/>
    <w:rsid w:val="00A56164"/>
    <w:rsid w:val="00A56512"/>
    <w:rsid w:val="00A56960"/>
    <w:rsid w:val="00A56A92"/>
    <w:rsid w:val="00A56CAB"/>
    <w:rsid w:val="00A56DF1"/>
    <w:rsid w:val="00A56F0D"/>
    <w:rsid w:val="00A57301"/>
    <w:rsid w:val="00A6004E"/>
    <w:rsid w:val="00A6023C"/>
    <w:rsid w:val="00A60391"/>
    <w:rsid w:val="00A60452"/>
    <w:rsid w:val="00A604F4"/>
    <w:rsid w:val="00A606B3"/>
    <w:rsid w:val="00A60815"/>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E9"/>
    <w:rsid w:val="00A6516C"/>
    <w:rsid w:val="00A65209"/>
    <w:rsid w:val="00A652E2"/>
    <w:rsid w:val="00A6595C"/>
    <w:rsid w:val="00A65A57"/>
    <w:rsid w:val="00A65D81"/>
    <w:rsid w:val="00A65DAE"/>
    <w:rsid w:val="00A65FAC"/>
    <w:rsid w:val="00A660F2"/>
    <w:rsid w:val="00A6686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B0"/>
    <w:rsid w:val="00A71609"/>
    <w:rsid w:val="00A718B8"/>
    <w:rsid w:val="00A71990"/>
    <w:rsid w:val="00A719F8"/>
    <w:rsid w:val="00A71A62"/>
    <w:rsid w:val="00A71B21"/>
    <w:rsid w:val="00A71EC5"/>
    <w:rsid w:val="00A71FFE"/>
    <w:rsid w:val="00A7210B"/>
    <w:rsid w:val="00A72328"/>
    <w:rsid w:val="00A723A4"/>
    <w:rsid w:val="00A7338F"/>
    <w:rsid w:val="00A7347E"/>
    <w:rsid w:val="00A7380A"/>
    <w:rsid w:val="00A7429D"/>
    <w:rsid w:val="00A742D8"/>
    <w:rsid w:val="00A746CC"/>
    <w:rsid w:val="00A74840"/>
    <w:rsid w:val="00A754E2"/>
    <w:rsid w:val="00A75541"/>
    <w:rsid w:val="00A75A05"/>
    <w:rsid w:val="00A76091"/>
    <w:rsid w:val="00A76115"/>
    <w:rsid w:val="00A76209"/>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52E"/>
    <w:rsid w:val="00A80745"/>
    <w:rsid w:val="00A810F6"/>
    <w:rsid w:val="00A810F7"/>
    <w:rsid w:val="00A813B0"/>
    <w:rsid w:val="00A817C3"/>
    <w:rsid w:val="00A81CCD"/>
    <w:rsid w:val="00A82394"/>
    <w:rsid w:val="00A823AE"/>
    <w:rsid w:val="00A82A23"/>
    <w:rsid w:val="00A82BFE"/>
    <w:rsid w:val="00A8373D"/>
    <w:rsid w:val="00A8398C"/>
    <w:rsid w:val="00A83BB7"/>
    <w:rsid w:val="00A83D1B"/>
    <w:rsid w:val="00A84475"/>
    <w:rsid w:val="00A845C5"/>
    <w:rsid w:val="00A8489B"/>
    <w:rsid w:val="00A84920"/>
    <w:rsid w:val="00A8492C"/>
    <w:rsid w:val="00A84AF9"/>
    <w:rsid w:val="00A84CDD"/>
    <w:rsid w:val="00A84E85"/>
    <w:rsid w:val="00A85002"/>
    <w:rsid w:val="00A8559B"/>
    <w:rsid w:val="00A856A5"/>
    <w:rsid w:val="00A85B4F"/>
    <w:rsid w:val="00A85DE4"/>
    <w:rsid w:val="00A860EB"/>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60A"/>
    <w:rsid w:val="00A919D8"/>
    <w:rsid w:val="00A91BD9"/>
    <w:rsid w:val="00A91FA3"/>
    <w:rsid w:val="00A9212D"/>
    <w:rsid w:val="00A92208"/>
    <w:rsid w:val="00A922EB"/>
    <w:rsid w:val="00A92421"/>
    <w:rsid w:val="00A924DD"/>
    <w:rsid w:val="00A9289B"/>
    <w:rsid w:val="00A92CA4"/>
    <w:rsid w:val="00A92F47"/>
    <w:rsid w:val="00A9300D"/>
    <w:rsid w:val="00A93208"/>
    <w:rsid w:val="00A93235"/>
    <w:rsid w:val="00A9327D"/>
    <w:rsid w:val="00A933EC"/>
    <w:rsid w:val="00A9362F"/>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4E"/>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4C5"/>
    <w:rsid w:val="00AA1571"/>
    <w:rsid w:val="00AA168C"/>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59"/>
    <w:rsid w:val="00AA4B69"/>
    <w:rsid w:val="00AA50C2"/>
    <w:rsid w:val="00AA5A8D"/>
    <w:rsid w:val="00AA5ADA"/>
    <w:rsid w:val="00AA5C76"/>
    <w:rsid w:val="00AA6050"/>
    <w:rsid w:val="00AA7599"/>
    <w:rsid w:val="00AA78EC"/>
    <w:rsid w:val="00AA7A53"/>
    <w:rsid w:val="00AA7B3A"/>
    <w:rsid w:val="00AA7E8E"/>
    <w:rsid w:val="00AB018D"/>
    <w:rsid w:val="00AB024D"/>
    <w:rsid w:val="00AB032F"/>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89B"/>
    <w:rsid w:val="00AC28D0"/>
    <w:rsid w:val="00AC2D6C"/>
    <w:rsid w:val="00AC33FD"/>
    <w:rsid w:val="00AC3453"/>
    <w:rsid w:val="00AC3B63"/>
    <w:rsid w:val="00AC3D49"/>
    <w:rsid w:val="00AC3E85"/>
    <w:rsid w:val="00AC3EBA"/>
    <w:rsid w:val="00AC43BC"/>
    <w:rsid w:val="00AC4A85"/>
    <w:rsid w:val="00AC4AF5"/>
    <w:rsid w:val="00AC4C64"/>
    <w:rsid w:val="00AC553A"/>
    <w:rsid w:val="00AC57D9"/>
    <w:rsid w:val="00AC586A"/>
    <w:rsid w:val="00AC5A7B"/>
    <w:rsid w:val="00AC5A9A"/>
    <w:rsid w:val="00AC5B96"/>
    <w:rsid w:val="00AC60B6"/>
    <w:rsid w:val="00AC638F"/>
    <w:rsid w:val="00AC691C"/>
    <w:rsid w:val="00AC6BFA"/>
    <w:rsid w:val="00AC6D57"/>
    <w:rsid w:val="00AC7108"/>
    <w:rsid w:val="00AC76FD"/>
    <w:rsid w:val="00AC77D3"/>
    <w:rsid w:val="00AC7DBB"/>
    <w:rsid w:val="00AC7FF6"/>
    <w:rsid w:val="00AD00C9"/>
    <w:rsid w:val="00AD024B"/>
    <w:rsid w:val="00AD037E"/>
    <w:rsid w:val="00AD0A7F"/>
    <w:rsid w:val="00AD0E3D"/>
    <w:rsid w:val="00AD1118"/>
    <w:rsid w:val="00AD1279"/>
    <w:rsid w:val="00AD1478"/>
    <w:rsid w:val="00AD1A16"/>
    <w:rsid w:val="00AD1A46"/>
    <w:rsid w:val="00AD1FA3"/>
    <w:rsid w:val="00AD2221"/>
    <w:rsid w:val="00AD2567"/>
    <w:rsid w:val="00AD275F"/>
    <w:rsid w:val="00AD28D4"/>
    <w:rsid w:val="00AD297E"/>
    <w:rsid w:val="00AD2D9B"/>
    <w:rsid w:val="00AD3605"/>
    <w:rsid w:val="00AD374E"/>
    <w:rsid w:val="00AD375A"/>
    <w:rsid w:val="00AD376A"/>
    <w:rsid w:val="00AD38EA"/>
    <w:rsid w:val="00AD3940"/>
    <w:rsid w:val="00AD3A66"/>
    <w:rsid w:val="00AD4096"/>
    <w:rsid w:val="00AD42C1"/>
    <w:rsid w:val="00AD4A35"/>
    <w:rsid w:val="00AD4AF0"/>
    <w:rsid w:val="00AD4CE5"/>
    <w:rsid w:val="00AD4D95"/>
    <w:rsid w:val="00AD50D4"/>
    <w:rsid w:val="00AD514F"/>
    <w:rsid w:val="00AD5AFC"/>
    <w:rsid w:val="00AD6669"/>
    <w:rsid w:val="00AD690A"/>
    <w:rsid w:val="00AD6EF8"/>
    <w:rsid w:val="00AD7083"/>
    <w:rsid w:val="00AD70C5"/>
    <w:rsid w:val="00AD70EE"/>
    <w:rsid w:val="00AD74C7"/>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5B12"/>
    <w:rsid w:val="00AE5DF3"/>
    <w:rsid w:val="00AE600E"/>
    <w:rsid w:val="00AE6124"/>
    <w:rsid w:val="00AE6138"/>
    <w:rsid w:val="00AE66E9"/>
    <w:rsid w:val="00AE6BBE"/>
    <w:rsid w:val="00AE6FBC"/>
    <w:rsid w:val="00AE740D"/>
    <w:rsid w:val="00AE7750"/>
    <w:rsid w:val="00AE7765"/>
    <w:rsid w:val="00AE785F"/>
    <w:rsid w:val="00AE7951"/>
    <w:rsid w:val="00AE7E68"/>
    <w:rsid w:val="00AF005E"/>
    <w:rsid w:val="00AF00AF"/>
    <w:rsid w:val="00AF02F6"/>
    <w:rsid w:val="00AF051C"/>
    <w:rsid w:val="00AF0B0E"/>
    <w:rsid w:val="00AF0C74"/>
    <w:rsid w:val="00AF1199"/>
    <w:rsid w:val="00AF1A32"/>
    <w:rsid w:val="00AF1D5E"/>
    <w:rsid w:val="00AF1E0E"/>
    <w:rsid w:val="00AF1F1D"/>
    <w:rsid w:val="00AF232F"/>
    <w:rsid w:val="00AF28F7"/>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6C1"/>
    <w:rsid w:val="00AF5876"/>
    <w:rsid w:val="00AF68D2"/>
    <w:rsid w:val="00AF6BEE"/>
    <w:rsid w:val="00AF73B6"/>
    <w:rsid w:val="00AF787B"/>
    <w:rsid w:val="00B001C7"/>
    <w:rsid w:val="00B0046E"/>
    <w:rsid w:val="00B006B8"/>
    <w:rsid w:val="00B00735"/>
    <w:rsid w:val="00B0073E"/>
    <w:rsid w:val="00B0079D"/>
    <w:rsid w:val="00B00881"/>
    <w:rsid w:val="00B00D84"/>
    <w:rsid w:val="00B00FF9"/>
    <w:rsid w:val="00B014E3"/>
    <w:rsid w:val="00B0157F"/>
    <w:rsid w:val="00B01868"/>
    <w:rsid w:val="00B018EC"/>
    <w:rsid w:val="00B01903"/>
    <w:rsid w:val="00B01963"/>
    <w:rsid w:val="00B01A3F"/>
    <w:rsid w:val="00B022B8"/>
    <w:rsid w:val="00B02564"/>
    <w:rsid w:val="00B025AC"/>
    <w:rsid w:val="00B02A89"/>
    <w:rsid w:val="00B03471"/>
    <w:rsid w:val="00B03565"/>
    <w:rsid w:val="00B03699"/>
    <w:rsid w:val="00B036EC"/>
    <w:rsid w:val="00B03C8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80F"/>
    <w:rsid w:val="00B1686A"/>
    <w:rsid w:val="00B1696A"/>
    <w:rsid w:val="00B16ACB"/>
    <w:rsid w:val="00B16AE7"/>
    <w:rsid w:val="00B16BDE"/>
    <w:rsid w:val="00B172EF"/>
    <w:rsid w:val="00B17615"/>
    <w:rsid w:val="00B17714"/>
    <w:rsid w:val="00B17A61"/>
    <w:rsid w:val="00B17CED"/>
    <w:rsid w:val="00B203CD"/>
    <w:rsid w:val="00B20472"/>
    <w:rsid w:val="00B20558"/>
    <w:rsid w:val="00B2085C"/>
    <w:rsid w:val="00B2098B"/>
    <w:rsid w:val="00B20C0A"/>
    <w:rsid w:val="00B20DFE"/>
    <w:rsid w:val="00B21004"/>
    <w:rsid w:val="00B21458"/>
    <w:rsid w:val="00B21641"/>
    <w:rsid w:val="00B21AD7"/>
    <w:rsid w:val="00B21BC8"/>
    <w:rsid w:val="00B21E3A"/>
    <w:rsid w:val="00B222DB"/>
    <w:rsid w:val="00B22C39"/>
    <w:rsid w:val="00B22FE5"/>
    <w:rsid w:val="00B22FF6"/>
    <w:rsid w:val="00B2310F"/>
    <w:rsid w:val="00B232FC"/>
    <w:rsid w:val="00B2355B"/>
    <w:rsid w:val="00B235C6"/>
    <w:rsid w:val="00B239E1"/>
    <w:rsid w:val="00B242AE"/>
    <w:rsid w:val="00B24BD8"/>
    <w:rsid w:val="00B24D18"/>
    <w:rsid w:val="00B24EBF"/>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680"/>
    <w:rsid w:val="00B30953"/>
    <w:rsid w:val="00B30B09"/>
    <w:rsid w:val="00B30B78"/>
    <w:rsid w:val="00B311AC"/>
    <w:rsid w:val="00B31F78"/>
    <w:rsid w:val="00B31FD9"/>
    <w:rsid w:val="00B3212E"/>
    <w:rsid w:val="00B325E1"/>
    <w:rsid w:val="00B32964"/>
    <w:rsid w:val="00B32BC9"/>
    <w:rsid w:val="00B32EA6"/>
    <w:rsid w:val="00B332A3"/>
    <w:rsid w:val="00B33842"/>
    <w:rsid w:val="00B33973"/>
    <w:rsid w:val="00B33CCF"/>
    <w:rsid w:val="00B340B4"/>
    <w:rsid w:val="00B3431A"/>
    <w:rsid w:val="00B34C25"/>
    <w:rsid w:val="00B34E99"/>
    <w:rsid w:val="00B353E8"/>
    <w:rsid w:val="00B35487"/>
    <w:rsid w:val="00B3623D"/>
    <w:rsid w:val="00B363D3"/>
    <w:rsid w:val="00B364B6"/>
    <w:rsid w:val="00B36CD3"/>
    <w:rsid w:val="00B37202"/>
    <w:rsid w:val="00B372DB"/>
    <w:rsid w:val="00B3754D"/>
    <w:rsid w:val="00B377EE"/>
    <w:rsid w:val="00B3780B"/>
    <w:rsid w:val="00B37AB9"/>
    <w:rsid w:val="00B40525"/>
    <w:rsid w:val="00B40B2E"/>
    <w:rsid w:val="00B4103B"/>
    <w:rsid w:val="00B41064"/>
    <w:rsid w:val="00B41B40"/>
    <w:rsid w:val="00B42005"/>
    <w:rsid w:val="00B4221D"/>
    <w:rsid w:val="00B4224E"/>
    <w:rsid w:val="00B42573"/>
    <w:rsid w:val="00B42C63"/>
    <w:rsid w:val="00B43229"/>
    <w:rsid w:val="00B43663"/>
    <w:rsid w:val="00B43765"/>
    <w:rsid w:val="00B43AED"/>
    <w:rsid w:val="00B43B3A"/>
    <w:rsid w:val="00B43B74"/>
    <w:rsid w:val="00B44624"/>
    <w:rsid w:val="00B44B0C"/>
    <w:rsid w:val="00B4548F"/>
    <w:rsid w:val="00B454CF"/>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412"/>
    <w:rsid w:val="00B47516"/>
    <w:rsid w:val="00B475D4"/>
    <w:rsid w:val="00B4763E"/>
    <w:rsid w:val="00B47C1C"/>
    <w:rsid w:val="00B47CA1"/>
    <w:rsid w:val="00B503C5"/>
    <w:rsid w:val="00B50603"/>
    <w:rsid w:val="00B5079B"/>
    <w:rsid w:val="00B50875"/>
    <w:rsid w:val="00B50971"/>
    <w:rsid w:val="00B50F37"/>
    <w:rsid w:val="00B51521"/>
    <w:rsid w:val="00B51D14"/>
    <w:rsid w:val="00B51F9F"/>
    <w:rsid w:val="00B52443"/>
    <w:rsid w:val="00B5246E"/>
    <w:rsid w:val="00B5253C"/>
    <w:rsid w:val="00B525D5"/>
    <w:rsid w:val="00B5274C"/>
    <w:rsid w:val="00B5295A"/>
    <w:rsid w:val="00B52991"/>
    <w:rsid w:val="00B52B7F"/>
    <w:rsid w:val="00B53076"/>
    <w:rsid w:val="00B530C6"/>
    <w:rsid w:val="00B533F3"/>
    <w:rsid w:val="00B53ED2"/>
    <w:rsid w:val="00B53F6F"/>
    <w:rsid w:val="00B54003"/>
    <w:rsid w:val="00B540CF"/>
    <w:rsid w:val="00B540D4"/>
    <w:rsid w:val="00B540E2"/>
    <w:rsid w:val="00B552B0"/>
    <w:rsid w:val="00B553EF"/>
    <w:rsid w:val="00B55CCF"/>
    <w:rsid w:val="00B56195"/>
    <w:rsid w:val="00B5624A"/>
    <w:rsid w:val="00B56801"/>
    <w:rsid w:val="00B568F2"/>
    <w:rsid w:val="00B569D0"/>
    <w:rsid w:val="00B574F6"/>
    <w:rsid w:val="00B57971"/>
    <w:rsid w:val="00B57B57"/>
    <w:rsid w:val="00B57D8A"/>
    <w:rsid w:val="00B60471"/>
    <w:rsid w:val="00B6051A"/>
    <w:rsid w:val="00B6110E"/>
    <w:rsid w:val="00B613F0"/>
    <w:rsid w:val="00B618A9"/>
    <w:rsid w:val="00B618AD"/>
    <w:rsid w:val="00B61A25"/>
    <w:rsid w:val="00B61AD4"/>
    <w:rsid w:val="00B621F0"/>
    <w:rsid w:val="00B62843"/>
    <w:rsid w:val="00B62B5A"/>
    <w:rsid w:val="00B62DF1"/>
    <w:rsid w:val="00B6349D"/>
    <w:rsid w:val="00B6349E"/>
    <w:rsid w:val="00B6355B"/>
    <w:rsid w:val="00B63B6A"/>
    <w:rsid w:val="00B64802"/>
    <w:rsid w:val="00B64893"/>
    <w:rsid w:val="00B64976"/>
    <w:rsid w:val="00B64A20"/>
    <w:rsid w:val="00B64D29"/>
    <w:rsid w:val="00B64E37"/>
    <w:rsid w:val="00B65803"/>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50E"/>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AA"/>
    <w:rsid w:val="00B739AB"/>
    <w:rsid w:val="00B739C8"/>
    <w:rsid w:val="00B74140"/>
    <w:rsid w:val="00B74439"/>
    <w:rsid w:val="00B74463"/>
    <w:rsid w:val="00B749F3"/>
    <w:rsid w:val="00B75173"/>
    <w:rsid w:val="00B751F6"/>
    <w:rsid w:val="00B75324"/>
    <w:rsid w:val="00B75407"/>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29"/>
    <w:rsid w:val="00B81191"/>
    <w:rsid w:val="00B8145B"/>
    <w:rsid w:val="00B8168E"/>
    <w:rsid w:val="00B8177C"/>
    <w:rsid w:val="00B819D7"/>
    <w:rsid w:val="00B81AAD"/>
    <w:rsid w:val="00B81B36"/>
    <w:rsid w:val="00B82187"/>
    <w:rsid w:val="00B821A4"/>
    <w:rsid w:val="00B824E1"/>
    <w:rsid w:val="00B825A5"/>
    <w:rsid w:val="00B826AC"/>
    <w:rsid w:val="00B826C7"/>
    <w:rsid w:val="00B826E5"/>
    <w:rsid w:val="00B82754"/>
    <w:rsid w:val="00B827D1"/>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669E"/>
    <w:rsid w:val="00B86902"/>
    <w:rsid w:val="00B86C01"/>
    <w:rsid w:val="00B86E2B"/>
    <w:rsid w:val="00B87078"/>
    <w:rsid w:val="00B87638"/>
    <w:rsid w:val="00B8799F"/>
    <w:rsid w:val="00B87DB1"/>
    <w:rsid w:val="00B90834"/>
    <w:rsid w:val="00B90EF4"/>
    <w:rsid w:val="00B91347"/>
    <w:rsid w:val="00B915CB"/>
    <w:rsid w:val="00B9161D"/>
    <w:rsid w:val="00B9179C"/>
    <w:rsid w:val="00B91EEF"/>
    <w:rsid w:val="00B91F29"/>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C2E"/>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E97"/>
    <w:rsid w:val="00BA7FCD"/>
    <w:rsid w:val="00BB07D4"/>
    <w:rsid w:val="00BB0860"/>
    <w:rsid w:val="00BB101D"/>
    <w:rsid w:val="00BB1730"/>
    <w:rsid w:val="00BB18FC"/>
    <w:rsid w:val="00BB19EA"/>
    <w:rsid w:val="00BB1BF7"/>
    <w:rsid w:val="00BB1E28"/>
    <w:rsid w:val="00BB1F7F"/>
    <w:rsid w:val="00BB261E"/>
    <w:rsid w:val="00BB2724"/>
    <w:rsid w:val="00BB289C"/>
    <w:rsid w:val="00BB2C3E"/>
    <w:rsid w:val="00BB327B"/>
    <w:rsid w:val="00BB3286"/>
    <w:rsid w:val="00BB351E"/>
    <w:rsid w:val="00BB3C31"/>
    <w:rsid w:val="00BB3CAD"/>
    <w:rsid w:val="00BB3ED3"/>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775"/>
    <w:rsid w:val="00BB67C8"/>
    <w:rsid w:val="00BB6920"/>
    <w:rsid w:val="00BB6C22"/>
    <w:rsid w:val="00BB6C25"/>
    <w:rsid w:val="00BB713C"/>
    <w:rsid w:val="00BB7734"/>
    <w:rsid w:val="00BB7950"/>
    <w:rsid w:val="00BB7BE5"/>
    <w:rsid w:val="00BC00CA"/>
    <w:rsid w:val="00BC0314"/>
    <w:rsid w:val="00BC031A"/>
    <w:rsid w:val="00BC0442"/>
    <w:rsid w:val="00BC04A4"/>
    <w:rsid w:val="00BC0901"/>
    <w:rsid w:val="00BC0985"/>
    <w:rsid w:val="00BC09F7"/>
    <w:rsid w:val="00BC0A45"/>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4882"/>
    <w:rsid w:val="00BC54FA"/>
    <w:rsid w:val="00BC551A"/>
    <w:rsid w:val="00BC5DC9"/>
    <w:rsid w:val="00BC5EAE"/>
    <w:rsid w:val="00BC5ECE"/>
    <w:rsid w:val="00BC5ED6"/>
    <w:rsid w:val="00BC6169"/>
    <w:rsid w:val="00BC62A8"/>
    <w:rsid w:val="00BC6F48"/>
    <w:rsid w:val="00BC7245"/>
    <w:rsid w:val="00BC74EC"/>
    <w:rsid w:val="00BC7C81"/>
    <w:rsid w:val="00BC7DC0"/>
    <w:rsid w:val="00BD00CE"/>
    <w:rsid w:val="00BD0429"/>
    <w:rsid w:val="00BD058D"/>
    <w:rsid w:val="00BD0859"/>
    <w:rsid w:val="00BD0C0F"/>
    <w:rsid w:val="00BD1049"/>
    <w:rsid w:val="00BD10B0"/>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E3"/>
    <w:rsid w:val="00BD39CA"/>
    <w:rsid w:val="00BD3CBA"/>
    <w:rsid w:val="00BD3E3B"/>
    <w:rsid w:val="00BD3FC2"/>
    <w:rsid w:val="00BD4296"/>
    <w:rsid w:val="00BD4392"/>
    <w:rsid w:val="00BD46CA"/>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D7C5C"/>
    <w:rsid w:val="00BE02F9"/>
    <w:rsid w:val="00BE067D"/>
    <w:rsid w:val="00BE0A28"/>
    <w:rsid w:val="00BE0CA2"/>
    <w:rsid w:val="00BE0D7F"/>
    <w:rsid w:val="00BE0FC1"/>
    <w:rsid w:val="00BE14A0"/>
    <w:rsid w:val="00BE1579"/>
    <w:rsid w:val="00BE18D6"/>
    <w:rsid w:val="00BE1FDA"/>
    <w:rsid w:val="00BE2002"/>
    <w:rsid w:val="00BE2322"/>
    <w:rsid w:val="00BE28F0"/>
    <w:rsid w:val="00BE319D"/>
    <w:rsid w:val="00BE3A16"/>
    <w:rsid w:val="00BE3AC6"/>
    <w:rsid w:val="00BE3B7B"/>
    <w:rsid w:val="00BE3E35"/>
    <w:rsid w:val="00BE43FB"/>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B4"/>
    <w:rsid w:val="00BE6B04"/>
    <w:rsid w:val="00BE6D7C"/>
    <w:rsid w:val="00BE6DEE"/>
    <w:rsid w:val="00BE6F67"/>
    <w:rsid w:val="00BE71D5"/>
    <w:rsid w:val="00BE7493"/>
    <w:rsid w:val="00BF0FB6"/>
    <w:rsid w:val="00BF1861"/>
    <w:rsid w:val="00BF18FD"/>
    <w:rsid w:val="00BF1C2B"/>
    <w:rsid w:val="00BF2430"/>
    <w:rsid w:val="00BF282D"/>
    <w:rsid w:val="00BF3050"/>
    <w:rsid w:val="00BF339B"/>
    <w:rsid w:val="00BF388C"/>
    <w:rsid w:val="00BF38CE"/>
    <w:rsid w:val="00BF3DDD"/>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808"/>
    <w:rsid w:val="00BF7A8C"/>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F10"/>
    <w:rsid w:val="00C02F4E"/>
    <w:rsid w:val="00C03286"/>
    <w:rsid w:val="00C03684"/>
    <w:rsid w:val="00C0383E"/>
    <w:rsid w:val="00C03843"/>
    <w:rsid w:val="00C03B2D"/>
    <w:rsid w:val="00C03D74"/>
    <w:rsid w:val="00C03F0F"/>
    <w:rsid w:val="00C04217"/>
    <w:rsid w:val="00C046DB"/>
    <w:rsid w:val="00C049E9"/>
    <w:rsid w:val="00C04AEA"/>
    <w:rsid w:val="00C04FAC"/>
    <w:rsid w:val="00C05136"/>
    <w:rsid w:val="00C05451"/>
    <w:rsid w:val="00C05458"/>
    <w:rsid w:val="00C054C5"/>
    <w:rsid w:val="00C057D0"/>
    <w:rsid w:val="00C05866"/>
    <w:rsid w:val="00C05E22"/>
    <w:rsid w:val="00C05FF6"/>
    <w:rsid w:val="00C0622D"/>
    <w:rsid w:val="00C06595"/>
    <w:rsid w:val="00C06602"/>
    <w:rsid w:val="00C0698E"/>
    <w:rsid w:val="00C06DA4"/>
    <w:rsid w:val="00C06ED7"/>
    <w:rsid w:val="00C07BA3"/>
    <w:rsid w:val="00C07C1E"/>
    <w:rsid w:val="00C07CD9"/>
    <w:rsid w:val="00C07E16"/>
    <w:rsid w:val="00C10AB4"/>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A6A"/>
    <w:rsid w:val="00C14BEE"/>
    <w:rsid w:val="00C150DE"/>
    <w:rsid w:val="00C15563"/>
    <w:rsid w:val="00C162ED"/>
    <w:rsid w:val="00C163AC"/>
    <w:rsid w:val="00C164B6"/>
    <w:rsid w:val="00C1661B"/>
    <w:rsid w:val="00C166B3"/>
    <w:rsid w:val="00C16B6F"/>
    <w:rsid w:val="00C16D41"/>
    <w:rsid w:val="00C16F93"/>
    <w:rsid w:val="00C16FFB"/>
    <w:rsid w:val="00C1723D"/>
    <w:rsid w:val="00C1747E"/>
    <w:rsid w:val="00C174BE"/>
    <w:rsid w:val="00C177B2"/>
    <w:rsid w:val="00C17858"/>
    <w:rsid w:val="00C17C52"/>
    <w:rsid w:val="00C17CFA"/>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72D"/>
    <w:rsid w:val="00C21A92"/>
    <w:rsid w:val="00C21C58"/>
    <w:rsid w:val="00C21D93"/>
    <w:rsid w:val="00C21EE8"/>
    <w:rsid w:val="00C2201B"/>
    <w:rsid w:val="00C220DA"/>
    <w:rsid w:val="00C22898"/>
    <w:rsid w:val="00C2292D"/>
    <w:rsid w:val="00C230FA"/>
    <w:rsid w:val="00C23805"/>
    <w:rsid w:val="00C23955"/>
    <w:rsid w:val="00C23AAC"/>
    <w:rsid w:val="00C23F09"/>
    <w:rsid w:val="00C24122"/>
    <w:rsid w:val="00C242EC"/>
    <w:rsid w:val="00C249AA"/>
    <w:rsid w:val="00C24C39"/>
    <w:rsid w:val="00C24CE1"/>
    <w:rsid w:val="00C25103"/>
    <w:rsid w:val="00C25322"/>
    <w:rsid w:val="00C25390"/>
    <w:rsid w:val="00C253AD"/>
    <w:rsid w:val="00C253CB"/>
    <w:rsid w:val="00C255BB"/>
    <w:rsid w:val="00C257BF"/>
    <w:rsid w:val="00C25839"/>
    <w:rsid w:val="00C25DEB"/>
    <w:rsid w:val="00C25E7D"/>
    <w:rsid w:val="00C25F84"/>
    <w:rsid w:val="00C26273"/>
    <w:rsid w:val="00C26745"/>
    <w:rsid w:val="00C268DC"/>
    <w:rsid w:val="00C26BC3"/>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446"/>
    <w:rsid w:val="00C40941"/>
    <w:rsid w:val="00C40968"/>
    <w:rsid w:val="00C40B01"/>
    <w:rsid w:val="00C40E6F"/>
    <w:rsid w:val="00C412D4"/>
    <w:rsid w:val="00C41321"/>
    <w:rsid w:val="00C413DF"/>
    <w:rsid w:val="00C41950"/>
    <w:rsid w:val="00C41BD8"/>
    <w:rsid w:val="00C42821"/>
    <w:rsid w:val="00C42997"/>
    <w:rsid w:val="00C42C5D"/>
    <w:rsid w:val="00C42DE7"/>
    <w:rsid w:val="00C432B2"/>
    <w:rsid w:val="00C4352F"/>
    <w:rsid w:val="00C4361E"/>
    <w:rsid w:val="00C436C8"/>
    <w:rsid w:val="00C4379C"/>
    <w:rsid w:val="00C43A02"/>
    <w:rsid w:val="00C43F3F"/>
    <w:rsid w:val="00C449A0"/>
    <w:rsid w:val="00C44D3E"/>
    <w:rsid w:val="00C45009"/>
    <w:rsid w:val="00C450A4"/>
    <w:rsid w:val="00C450CF"/>
    <w:rsid w:val="00C45254"/>
    <w:rsid w:val="00C45505"/>
    <w:rsid w:val="00C45A51"/>
    <w:rsid w:val="00C45E2A"/>
    <w:rsid w:val="00C45E6E"/>
    <w:rsid w:val="00C46010"/>
    <w:rsid w:val="00C46041"/>
    <w:rsid w:val="00C461B6"/>
    <w:rsid w:val="00C4655A"/>
    <w:rsid w:val="00C46C39"/>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0CC"/>
    <w:rsid w:val="00C515C7"/>
    <w:rsid w:val="00C5172B"/>
    <w:rsid w:val="00C51B79"/>
    <w:rsid w:val="00C51CC0"/>
    <w:rsid w:val="00C52069"/>
    <w:rsid w:val="00C5214B"/>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B82"/>
    <w:rsid w:val="00C55CED"/>
    <w:rsid w:val="00C5665E"/>
    <w:rsid w:val="00C5672C"/>
    <w:rsid w:val="00C56780"/>
    <w:rsid w:val="00C568D0"/>
    <w:rsid w:val="00C568DF"/>
    <w:rsid w:val="00C56909"/>
    <w:rsid w:val="00C56A64"/>
    <w:rsid w:val="00C56EED"/>
    <w:rsid w:val="00C56F88"/>
    <w:rsid w:val="00C57216"/>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FE"/>
    <w:rsid w:val="00C65E48"/>
    <w:rsid w:val="00C66014"/>
    <w:rsid w:val="00C662B1"/>
    <w:rsid w:val="00C66567"/>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131"/>
    <w:rsid w:val="00C721F7"/>
    <w:rsid w:val="00C7223F"/>
    <w:rsid w:val="00C725BD"/>
    <w:rsid w:val="00C72F5D"/>
    <w:rsid w:val="00C73136"/>
    <w:rsid w:val="00C733D9"/>
    <w:rsid w:val="00C73431"/>
    <w:rsid w:val="00C735A1"/>
    <w:rsid w:val="00C73694"/>
    <w:rsid w:val="00C73A1B"/>
    <w:rsid w:val="00C73AE4"/>
    <w:rsid w:val="00C73BC2"/>
    <w:rsid w:val="00C740E8"/>
    <w:rsid w:val="00C74151"/>
    <w:rsid w:val="00C745FF"/>
    <w:rsid w:val="00C74B06"/>
    <w:rsid w:val="00C74B1C"/>
    <w:rsid w:val="00C74E07"/>
    <w:rsid w:val="00C7513E"/>
    <w:rsid w:val="00C7521B"/>
    <w:rsid w:val="00C753CF"/>
    <w:rsid w:val="00C757D2"/>
    <w:rsid w:val="00C76229"/>
    <w:rsid w:val="00C763E6"/>
    <w:rsid w:val="00C76484"/>
    <w:rsid w:val="00C766EF"/>
    <w:rsid w:val="00C76A88"/>
    <w:rsid w:val="00C76D1A"/>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5D1"/>
    <w:rsid w:val="00C83646"/>
    <w:rsid w:val="00C8364A"/>
    <w:rsid w:val="00C83780"/>
    <w:rsid w:val="00C838E0"/>
    <w:rsid w:val="00C84365"/>
    <w:rsid w:val="00C8503E"/>
    <w:rsid w:val="00C85510"/>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08"/>
    <w:rsid w:val="00C9065E"/>
    <w:rsid w:val="00C91038"/>
    <w:rsid w:val="00C91170"/>
    <w:rsid w:val="00C91171"/>
    <w:rsid w:val="00C915A3"/>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3D7"/>
    <w:rsid w:val="00CA3ACE"/>
    <w:rsid w:val="00CA3D49"/>
    <w:rsid w:val="00CA3DCB"/>
    <w:rsid w:val="00CA3FC7"/>
    <w:rsid w:val="00CA40B8"/>
    <w:rsid w:val="00CA41A1"/>
    <w:rsid w:val="00CA465D"/>
    <w:rsid w:val="00CA49BB"/>
    <w:rsid w:val="00CA4B1D"/>
    <w:rsid w:val="00CA4B52"/>
    <w:rsid w:val="00CA4E32"/>
    <w:rsid w:val="00CA5057"/>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CFD"/>
    <w:rsid w:val="00CB2F20"/>
    <w:rsid w:val="00CB30DB"/>
    <w:rsid w:val="00CB3264"/>
    <w:rsid w:val="00CB362B"/>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59A"/>
    <w:rsid w:val="00CB7D3E"/>
    <w:rsid w:val="00CC018D"/>
    <w:rsid w:val="00CC06A2"/>
    <w:rsid w:val="00CC0720"/>
    <w:rsid w:val="00CC0A05"/>
    <w:rsid w:val="00CC0A2D"/>
    <w:rsid w:val="00CC0EB1"/>
    <w:rsid w:val="00CC1072"/>
    <w:rsid w:val="00CC11E8"/>
    <w:rsid w:val="00CC137D"/>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CB1"/>
    <w:rsid w:val="00CC5086"/>
    <w:rsid w:val="00CC5122"/>
    <w:rsid w:val="00CC514D"/>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75"/>
    <w:rsid w:val="00CD2C79"/>
    <w:rsid w:val="00CD2EEA"/>
    <w:rsid w:val="00CD371C"/>
    <w:rsid w:val="00CD3995"/>
    <w:rsid w:val="00CD3C6D"/>
    <w:rsid w:val="00CD4209"/>
    <w:rsid w:val="00CD44C6"/>
    <w:rsid w:val="00CD47E1"/>
    <w:rsid w:val="00CD4ACA"/>
    <w:rsid w:val="00CD4D72"/>
    <w:rsid w:val="00CD4E3B"/>
    <w:rsid w:val="00CD5288"/>
    <w:rsid w:val="00CD53A1"/>
    <w:rsid w:val="00CD5A85"/>
    <w:rsid w:val="00CD5C94"/>
    <w:rsid w:val="00CD5CA1"/>
    <w:rsid w:val="00CD610E"/>
    <w:rsid w:val="00CD618E"/>
    <w:rsid w:val="00CD6304"/>
    <w:rsid w:val="00CD6418"/>
    <w:rsid w:val="00CD642E"/>
    <w:rsid w:val="00CD732F"/>
    <w:rsid w:val="00CD7422"/>
    <w:rsid w:val="00CD76EE"/>
    <w:rsid w:val="00CD783E"/>
    <w:rsid w:val="00CD7B6A"/>
    <w:rsid w:val="00CD7FBE"/>
    <w:rsid w:val="00CE0082"/>
    <w:rsid w:val="00CE0A58"/>
    <w:rsid w:val="00CE0D19"/>
    <w:rsid w:val="00CE0F3E"/>
    <w:rsid w:val="00CE103B"/>
    <w:rsid w:val="00CE10F6"/>
    <w:rsid w:val="00CE1392"/>
    <w:rsid w:val="00CE13AE"/>
    <w:rsid w:val="00CE1904"/>
    <w:rsid w:val="00CE1BEB"/>
    <w:rsid w:val="00CE1D46"/>
    <w:rsid w:val="00CE1DDD"/>
    <w:rsid w:val="00CE1F48"/>
    <w:rsid w:val="00CE2301"/>
    <w:rsid w:val="00CE271C"/>
    <w:rsid w:val="00CE3261"/>
    <w:rsid w:val="00CE347B"/>
    <w:rsid w:val="00CE39E0"/>
    <w:rsid w:val="00CE3DB7"/>
    <w:rsid w:val="00CE3EF2"/>
    <w:rsid w:val="00CE3FCA"/>
    <w:rsid w:val="00CE427E"/>
    <w:rsid w:val="00CE452C"/>
    <w:rsid w:val="00CE4991"/>
    <w:rsid w:val="00CE54A0"/>
    <w:rsid w:val="00CE5903"/>
    <w:rsid w:val="00CE5C13"/>
    <w:rsid w:val="00CE60BF"/>
    <w:rsid w:val="00CE60FB"/>
    <w:rsid w:val="00CE613E"/>
    <w:rsid w:val="00CE6310"/>
    <w:rsid w:val="00CE673A"/>
    <w:rsid w:val="00CE69B0"/>
    <w:rsid w:val="00CE6A28"/>
    <w:rsid w:val="00CE6B12"/>
    <w:rsid w:val="00CE6C7A"/>
    <w:rsid w:val="00CE6EAE"/>
    <w:rsid w:val="00CE7088"/>
    <w:rsid w:val="00CE78AB"/>
    <w:rsid w:val="00CE7D5F"/>
    <w:rsid w:val="00CE7DB5"/>
    <w:rsid w:val="00CE7DC1"/>
    <w:rsid w:val="00CF005D"/>
    <w:rsid w:val="00CF014C"/>
    <w:rsid w:val="00CF08E5"/>
    <w:rsid w:val="00CF0A00"/>
    <w:rsid w:val="00CF0A18"/>
    <w:rsid w:val="00CF0D04"/>
    <w:rsid w:val="00CF0DE8"/>
    <w:rsid w:val="00CF1175"/>
    <w:rsid w:val="00CF12C1"/>
    <w:rsid w:val="00CF1481"/>
    <w:rsid w:val="00CF14A5"/>
    <w:rsid w:val="00CF1591"/>
    <w:rsid w:val="00CF17B6"/>
    <w:rsid w:val="00CF1841"/>
    <w:rsid w:val="00CF285E"/>
    <w:rsid w:val="00CF28F7"/>
    <w:rsid w:val="00CF2903"/>
    <w:rsid w:val="00CF2A8D"/>
    <w:rsid w:val="00CF2A8F"/>
    <w:rsid w:val="00CF2BC4"/>
    <w:rsid w:val="00CF2E65"/>
    <w:rsid w:val="00CF30D2"/>
    <w:rsid w:val="00CF32D4"/>
    <w:rsid w:val="00CF3540"/>
    <w:rsid w:val="00CF419E"/>
    <w:rsid w:val="00CF47EC"/>
    <w:rsid w:val="00CF4C56"/>
    <w:rsid w:val="00CF50CC"/>
    <w:rsid w:val="00CF51AC"/>
    <w:rsid w:val="00CF5239"/>
    <w:rsid w:val="00CF540A"/>
    <w:rsid w:val="00CF5BAC"/>
    <w:rsid w:val="00CF5CA5"/>
    <w:rsid w:val="00CF5D58"/>
    <w:rsid w:val="00CF5E70"/>
    <w:rsid w:val="00CF5E79"/>
    <w:rsid w:val="00CF5FAA"/>
    <w:rsid w:val="00CF6081"/>
    <w:rsid w:val="00CF620D"/>
    <w:rsid w:val="00CF631A"/>
    <w:rsid w:val="00CF63D2"/>
    <w:rsid w:val="00CF6A24"/>
    <w:rsid w:val="00CF6E0B"/>
    <w:rsid w:val="00CF7108"/>
    <w:rsid w:val="00CF7136"/>
    <w:rsid w:val="00CF72A4"/>
    <w:rsid w:val="00CF766E"/>
    <w:rsid w:val="00CF7892"/>
    <w:rsid w:val="00CF78D1"/>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A"/>
    <w:rsid w:val="00D01D35"/>
    <w:rsid w:val="00D02483"/>
    <w:rsid w:val="00D024C6"/>
    <w:rsid w:val="00D0252B"/>
    <w:rsid w:val="00D02FBC"/>
    <w:rsid w:val="00D0323E"/>
    <w:rsid w:val="00D03B01"/>
    <w:rsid w:val="00D03ED7"/>
    <w:rsid w:val="00D03F41"/>
    <w:rsid w:val="00D048A1"/>
    <w:rsid w:val="00D04D1E"/>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B3F"/>
    <w:rsid w:val="00D16CCA"/>
    <w:rsid w:val="00D1737D"/>
    <w:rsid w:val="00D1750C"/>
    <w:rsid w:val="00D1795F"/>
    <w:rsid w:val="00D201AE"/>
    <w:rsid w:val="00D20675"/>
    <w:rsid w:val="00D20676"/>
    <w:rsid w:val="00D208CF"/>
    <w:rsid w:val="00D20A80"/>
    <w:rsid w:val="00D20AED"/>
    <w:rsid w:val="00D211C6"/>
    <w:rsid w:val="00D2143C"/>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3C8"/>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F74"/>
    <w:rsid w:val="00D304B8"/>
    <w:rsid w:val="00D30A6D"/>
    <w:rsid w:val="00D30D11"/>
    <w:rsid w:val="00D30DD9"/>
    <w:rsid w:val="00D310CF"/>
    <w:rsid w:val="00D3178B"/>
    <w:rsid w:val="00D31B28"/>
    <w:rsid w:val="00D31BEF"/>
    <w:rsid w:val="00D3282A"/>
    <w:rsid w:val="00D3293F"/>
    <w:rsid w:val="00D32D09"/>
    <w:rsid w:val="00D33105"/>
    <w:rsid w:val="00D333B6"/>
    <w:rsid w:val="00D337CC"/>
    <w:rsid w:val="00D33909"/>
    <w:rsid w:val="00D33BE3"/>
    <w:rsid w:val="00D33DF0"/>
    <w:rsid w:val="00D33F3D"/>
    <w:rsid w:val="00D342F9"/>
    <w:rsid w:val="00D344D8"/>
    <w:rsid w:val="00D34807"/>
    <w:rsid w:val="00D34811"/>
    <w:rsid w:val="00D34E3C"/>
    <w:rsid w:val="00D3503E"/>
    <w:rsid w:val="00D350DB"/>
    <w:rsid w:val="00D35191"/>
    <w:rsid w:val="00D35627"/>
    <w:rsid w:val="00D35C47"/>
    <w:rsid w:val="00D36152"/>
    <w:rsid w:val="00D36188"/>
    <w:rsid w:val="00D36384"/>
    <w:rsid w:val="00D363E6"/>
    <w:rsid w:val="00D36CA8"/>
    <w:rsid w:val="00D36DE8"/>
    <w:rsid w:val="00D37483"/>
    <w:rsid w:val="00D37527"/>
    <w:rsid w:val="00D37618"/>
    <w:rsid w:val="00D4034C"/>
    <w:rsid w:val="00D40486"/>
    <w:rsid w:val="00D4064E"/>
    <w:rsid w:val="00D40EDF"/>
    <w:rsid w:val="00D4153A"/>
    <w:rsid w:val="00D41555"/>
    <w:rsid w:val="00D41596"/>
    <w:rsid w:val="00D4188B"/>
    <w:rsid w:val="00D41895"/>
    <w:rsid w:val="00D419FD"/>
    <w:rsid w:val="00D41B5B"/>
    <w:rsid w:val="00D41D4B"/>
    <w:rsid w:val="00D41EA5"/>
    <w:rsid w:val="00D42093"/>
    <w:rsid w:val="00D42233"/>
    <w:rsid w:val="00D42500"/>
    <w:rsid w:val="00D42A10"/>
    <w:rsid w:val="00D42C48"/>
    <w:rsid w:val="00D43319"/>
    <w:rsid w:val="00D43401"/>
    <w:rsid w:val="00D434D9"/>
    <w:rsid w:val="00D4355D"/>
    <w:rsid w:val="00D43CC7"/>
    <w:rsid w:val="00D43DF2"/>
    <w:rsid w:val="00D440B5"/>
    <w:rsid w:val="00D44A12"/>
    <w:rsid w:val="00D44BFB"/>
    <w:rsid w:val="00D44E0B"/>
    <w:rsid w:val="00D44F7C"/>
    <w:rsid w:val="00D45174"/>
    <w:rsid w:val="00D451FD"/>
    <w:rsid w:val="00D4574B"/>
    <w:rsid w:val="00D45D7D"/>
    <w:rsid w:val="00D45DFE"/>
    <w:rsid w:val="00D4637B"/>
    <w:rsid w:val="00D467E0"/>
    <w:rsid w:val="00D46838"/>
    <w:rsid w:val="00D46A7E"/>
    <w:rsid w:val="00D46CC5"/>
    <w:rsid w:val="00D46D93"/>
    <w:rsid w:val="00D46E09"/>
    <w:rsid w:val="00D46E39"/>
    <w:rsid w:val="00D46F95"/>
    <w:rsid w:val="00D47245"/>
    <w:rsid w:val="00D4752D"/>
    <w:rsid w:val="00D4783F"/>
    <w:rsid w:val="00D47ADF"/>
    <w:rsid w:val="00D50107"/>
    <w:rsid w:val="00D5020D"/>
    <w:rsid w:val="00D5029D"/>
    <w:rsid w:val="00D5056C"/>
    <w:rsid w:val="00D505F3"/>
    <w:rsid w:val="00D50822"/>
    <w:rsid w:val="00D51020"/>
    <w:rsid w:val="00D51747"/>
    <w:rsid w:val="00D517AE"/>
    <w:rsid w:val="00D51870"/>
    <w:rsid w:val="00D51AD0"/>
    <w:rsid w:val="00D51B7B"/>
    <w:rsid w:val="00D51EAB"/>
    <w:rsid w:val="00D52389"/>
    <w:rsid w:val="00D523F8"/>
    <w:rsid w:val="00D5260B"/>
    <w:rsid w:val="00D527EE"/>
    <w:rsid w:val="00D529C6"/>
    <w:rsid w:val="00D52A44"/>
    <w:rsid w:val="00D52BCB"/>
    <w:rsid w:val="00D52E12"/>
    <w:rsid w:val="00D5312E"/>
    <w:rsid w:val="00D53B02"/>
    <w:rsid w:val="00D53E0D"/>
    <w:rsid w:val="00D53FF2"/>
    <w:rsid w:val="00D5455F"/>
    <w:rsid w:val="00D547CD"/>
    <w:rsid w:val="00D54C21"/>
    <w:rsid w:val="00D54CEC"/>
    <w:rsid w:val="00D54D8B"/>
    <w:rsid w:val="00D54D8F"/>
    <w:rsid w:val="00D55155"/>
    <w:rsid w:val="00D55389"/>
    <w:rsid w:val="00D5568B"/>
    <w:rsid w:val="00D55B84"/>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49"/>
    <w:rsid w:val="00D602CA"/>
    <w:rsid w:val="00D60496"/>
    <w:rsid w:val="00D60725"/>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C5D"/>
    <w:rsid w:val="00D62FF5"/>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CDF"/>
    <w:rsid w:val="00D65F71"/>
    <w:rsid w:val="00D65FAA"/>
    <w:rsid w:val="00D66113"/>
    <w:rsid w:val="00D66129"/>
    <w:rsid w:val="00D66BC5"/>
    <w:rsid w:val="00D67094"/>
    <w:rsid w:val="00D672C1"/>
    <w:rsid w:val="00D672C2"/>
    <w:rsid w:val="00D675A4"/>
    <w:rsid w:val="00D67894"/>
    <w:rsid w:val="00D7013B"/>
    <w:rsid w:val="00D70188"/>
    <w:rsid w:val="00D70584"/>
    <w:rsid w:val="00D70587"/>
    <w:rsid w:val="00D70991"/>
    <w:rsid w:val="00D70F17"/>
    <w:rsid w:val="00D71256"/>
    <w:rsid w:val="00D71492"/>
    <w:rsid w:val="00D715AD"/>
    <w:rsid w:val="00D71794"/>
    <w:rsid w:val="00D71826"/>
    <w:rsid w:val="00D71BCF"/>
    <w:rsid w:val="00D71F12"/>
    <w:rsid w:val="00D720A9"/>
    <w:rsid w:val="00D722CC"/>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DB6"/>
    <w:rsid w:val="00D76E1F"/>
    <w:rsid w:val="00D76EE1"/>
    <w:rsid w:val="00D77783"/>
    <w:rsid w:val="00D77A09"/>
    <w:rsid w:val="00D77F9C"/>
    <w:rsid w:val="00D8009D"/>
    <w:rsid w:val="00D80C87"/>
    <w:rsid w:val="00D81195"/>
    <w:rsid w:val="00D811E9"/>
    <w:rsid w:val="00D81354"/>
    <w:rsid w:val="00D81431"/>
    <w:rsid w:val="00D81469"/>
    <w:rsid w:val="00D81912"/>
    <w:rsid w:val="00D81AEC"/>
    <w:rsid w:val="00D81F2F"/>
    <w:rsid w:val="00D82160"/>
    <w:rsid w:val="00D822F0"/>
    <w:rsid w:val="00D823EB"/>
    <w:rsid w:val="00D8249B"/>
    <w:rsid w:val="00D8261A"/>
    <w:rsid w:val="00D828B0"/>
    <w:rsid w:val="00D82A9E"/>
    <w:rsid w:val="00D82AF2"/>
    <w:rsid w:val="00D82C84"/>
    <w:rsid w:val="00D83189"/>
    <w:rsid w:val="00D8347D"/>
    <w:rsid w:val="00D83ABC"/>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B9A"/>
    <w:rsid w:val="00D87DD1"/>
    <w:rsid w:val="00D87E14"/>
    <w:rsid w:val="00D87FF4"/>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399"/>
    <w:rsid w:val="00D934FC"/>
    <w:rsid w:val="00D9383B"/>
    <w:rsid w:val="00D93978"/>
    <w:rsid w:val="00D94036"/>
    <w:rsid w:val="00D940D1"/>
    <w:rsid w:val="00D94373"/>
    <w:rsid w:val="00D946A0"/>
    <w:rsid w:val="00D9485E"/>
    <w:rsid w:val="00D94CDC"/>
    <w:rsid w:val="00D94FB0"/>
    <w:rsid w:val="00D95301"/>
    <w:rsid w:val="00D95670"/>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538"/>
    <w:rsid w:val="00DA36DD"/>
    <w:rsid w:val="00DA3A37"/>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6FE"/>
    <w:rsid w:val="00DB2850"/>
    <w:rsid w:val="00DB2BD2"/>
    <w:rsid w:val="00DB2EA4"/>
    <w:rsid w:val="00DB338C"/>
    <w:rsid w:val="00DB3654"/>
    <w:rsid w:val="00DB3742"/>
    <w:rsid w:val="00DB3953"/>
    <w:rsid w:val="00DB3C9E"/>
    <w:rsid w:val="00DB3F2E"/>
    <w:rsid w:val="00DB430A"/>
    <w:rsid w:val="00DB43CE"/>
    <w:rsid w:val="00DB46F2"/>
    <w:rsid w:val="00DB5086"/>
    <w:rsid w:val="00DB518F"/>
    <w:rsid w:val="00DB526F"/>
    <w:rsid w:val="00DB58AE"/>
    <w:rsid w:val="00DB59B1"/>
    <w:rsid w:val="00DB59B8"/>
    <w:rsid w:val="00DB5CB4"/>
    <w:rsid w:val="00DB5F55"/>
    <w:rsid w:val="00DB5FB0"/>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F1F"/>
    <w:rsid w:val="00DD2016"/>
    <w:rsid w:val="00DD22B5"/>
    <w:rsid w:val="00DD249C"/>
    <w:rsid w:val="00DD28B0"/>
    <w:rsid w:val="00DD2A26"/>
    <w:rsid w:val="00DD3071"/>
    <w:rsid w:val="00DD34D8"/>
    <w:rsid w:val="00DD3965"/>
    <w:rsid w:val="00DD3E26"/>
    <w:rsid w:val="00DD4225"/>
    <w:rsid w:val="00DD4BE5"/>
    <w:rsid w:val="00DD50D5"/>
    <w:rsid w:val="00DD53B0"/>
    <w:rsid w:val="00DD592E"/>
    <w:rsid w:val="00DD5D74"/>
    <w:rsid w:val="00DD5DF1"/>
    <w:rsid w:val="00DD6128"/>
    <w:rsid w:val="00DD65AB"/>
    <w:rsid w:val="00DD6639"/>
    <w:rsid w:val="00DD6941"/>
    <w:rsid w:val="00DD69B5"/>
    <w:rsid w:val="00DD6AF4"/>
    <w:rsid w:val="00DD6DE1"/>
    <w:rsid w:val="00DD79E1"/>
    <w:rsid w:val="00DD7C58"/>
    <w:rsid w:val="00DD7DE6"/>
    <w:rsid w:val="00DE00BF"/>
    <w:rsid w:val="00DE0246"/>
    <w:rsid w:val="00DE0325"/>
    <w:rsid w:val="00DE0573"/>
    <w:rsid w:val="00DE0C37"/>
    <w:rsid w:val="00DE1154"/>
    <w:rsid w:val="00DE15F1"/>
    <w:rsid w:val="00DE1689"/>
    <w:rsid w:val="00DE1B28"/>
    <w:rsid w:val="00DE2140"/>
    <w:rsid w:val="00DE23D7"/>
    <w:rsid w:val="00DE2956"/>
    <w:rsid w:val="00DE2BF5"/>
    <w:rsid w:val="00DE2C92"/>
    <w:rsid w:val="00DE3375"/>
    <w:rsid w:val="00DE342E"/>
    <w:rsid w:val="00DE36B9"/>
    <w:rsid w:val="00DE36D0"/>
    <w:rsid w:val="00DE3816"/>
    <w:rsid w:val="00DE38E7"/>
    <w:rsid w:val="00DE3CE8"/>
    <w:rsid w:val="00DE3E01"/>
    <w:rsid w:val="00DE406E"/>
    <w:rsid w:val="00DE4225"/>
    <w:rsid w:val="00DE437A"/>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69EC"/>
    <w:rsid w:val="00DE7121"/>
    <w:rsid w:val="00DE7984"/>
    <w:rsid w:val="00DE7C17"/>
    <w:rsid w:val="00DF006B"/>
    <w:rsid w:val="00DF029B"/>
    <w:rsid w:val="00DF02DD"/>
    <w:rsid w:val="00DF074C"/>
    <w:rsid w:val="00DF09DF"/>
    <w:rsid w:val="00DF1523"/>
    <w:rsid w:val="00DF1C33"/>
    <w:rsid w:val="00DF2439"/>
    <w:rsid w:val="00DF2440"/>
    <w:rsid w:val="00DF2A61"/>
    <w:rsid w:val="00DF2FA5"/>
    <w:rsid w:val="00DF3350"/>
    <w:rsid w:val="00DF3B08"/>
    <w:rsid w:val="00DF448B"/>
    <w:rsid w:val="00DF46EA"/>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5E2"/>
    <w:rsid w:val="00DF7974"/>
    <w:rsid w:val="00E003DB"/>
    <w:rsid w:val="00E0065A"/>
    <w:rsid w:val="00E01986"/>
    <w:rsid w:val="00E01AD1"/>
    <w:rsid w:val="00E01BAB"/>
    <w:rsid w:val="00E01BBD"/>
    <w:rsid w:val="00E02730"/>
    <w:rsid w:val="00E027D2"/>
    <w:rsid w:val="00E02AC9"/>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238"/>
    <w:rsid w:val="00E07401"/>
    <w:rsid w:val="00E07585"/>
    <w:rsid w:val="00E078A6"/>
    <w:rsid w:val="00E078FF"/>
    <w:rsid w:val="00E07E12"/>
    <w:rsid w:val="00E07EDC"/>
    <w:rsid w:val="00E101EE"/>
    <w:rsid w:val="00E1060B"/>
    <w:rsid w:val="00E10A03"/>
    <w:rsid w:val="00E10B35"/>
    <w:rsid w:val="00E10E10"/>
    <w:rsid w:val="00E113DE"/>
    <w:rsid w:val="00E1144A"/>
    <w:rsid w:val="00E11500"/>
    <w:rsid w:val="00E115C7"/>
    <w:rsid w:val="00E116BE"/>
    <w:rsid w:val="00E11B25"/>
    <w:rsid w:val="00E11FA5"/>
    <w:rsid w:val="00E12010"/>
    <w:rsid w:val="00E1205A"/>
    <w:rsid w:val="00E121C5"/>
    <w:rsid w:val="00E12250"/>
    <w:rsid w:val="00E125CE"/>
    <w:rsid w:val="00E127CB"/>
    <w:rsid w:val="00E12A28"/>
    <w:rsid w:val="00E12D4D"/>
    <w:rsid w:val="00E13409"/>
    <w:rsid w:val="00E13441"/>
    <w:rsid w:val="00E13456"/>
    <w:rsid w:val="00E139E9"/>
    <w:rsid w:val="00E13E2F"/>
    <w:rsid w:val="00E13E74"/>
    <w:rsid w:val="00E14144"/>
    <w:rsid w:val="00E144EB"/>
    <w:rsid w:val="00E149DA"/>
    <w:rsid w:val="00E14D4E"/>
    <w:rsid w:val="00E159BE"/>
    <w:rsid w:val="00E159FF"/>
    <w:rsid w:val="00E16127"/>
    <w:rsid w:val="00E16C04"/>
    <w:rsid w:val="00E16FBA"/>
    <w:rsid w:val="00E1717E"/>
    <w:rsid w:val="00E1762B"/>
    <w:rsid w:val="00E179C3"/>
    <w:rsid w:val="00E202B9"/>
    <w:rsid w:val="00E205C0"/>
    <w:rsid w:val="00E20C98"/>
    <w:rsid w:val="00E211B8"/>
    <w:rsid w:val="00E213D0"/>
    <w:rsid w:val="00E21570"/>
    <w:rsid w:val="00E21946"/>
    <w:rsid w:val="00E21B83"/>
    <w:rsid w:val="00E21BC7"/>
    <w:rsid w:val="00E21BE9"/>
    <w:rsid w:val="00E22072"/>
    <w:rsid w:val="00E22099"/>
    <w:rsid w:val="00E2209B"/>
    <w:rsid w:val="00E22460"/>
    <w:rsid w:val="00E22843"/>
    <w:rsid w:val="00E22F8D"/>
    <w:rsid w:val="00E23833"/>
    <w:rsid w:val="00E23C8C"/>
    <w:rsid w:val="00E23F4A"/>
    <w:rsid w:val="00E242C3"/>
    <w:rsid w:val="00E246BF"/>
    <w:rsid w:val="00E24DB5"/>
    <w:rsid w:val="00E24E81"/>
    <w:rsid w:val="00E24EC3"/>
    <w:rsid w:val="00E25268"/>
    <w:rsid w:val="00E2539D"/>
    <w:rsid w:val="00E25AF6"/>
    <w:rsid w:val="00E25C12"/>
    <w:rsid w:val="00E25DBC"/>
    <w:rsid w:val="00E25E67"/>
    <w:rsid w:val="00E261AB"/>
    <w:rsid w:val="00E2685A"/>
    <w:rsid w:val="00E268CB"/>
    <w:rsid w:val="00E26AE4"/>
    <w:rsid w:val="00E26DE2"/>
    <w:rsid w:val="00E26F36"/>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19BC"/>
    <w:rsid w:val="00E31A7D"/>
    <w:rsid w:val="00E31CB2"/>
    <w:rsid w:val="00E31E09"/>
    <w:rsid w:val="00E320E4"/>
    <w:rsid w:val="00E3256E"/>
    <w:rsid w:val="00E3259D"/>
    <w:rsid w:val="00E325D3"/>
    <w:rsid w:val="00E32B11"/>
    <w:rsid w:val="00E32D7C"/>
    <w:rsid w:val="00E33129"/>
    <w:rsid w:val="00E33651"/>
    <w:rsid w:val="00E336C1"/>
    <w:rsid w:val="00E337B4"/>
    <w:rsid w:val="00E3393D"/>
    <w:rsid w:val="00E33EB3"/>
    <w:rsid w:val="00E33FE8"/>
    <w:rsid w:val="00E342DD"/>
    <w:rsid w:val="00E34392"/>
    <w:rsid w:val="00E34442"/>
    <w:rsid w:val="00E34CE4"/>
    <w:rsid w:val="00E34EE8"/>
    <w:rsid w:val="00E34F17"/>
    <w:rsid w:val="00E35051"/>
    <w:rsid w:val="00E35243"/>
    <w:rsid w:val="00E354EB"/>
    <w:rsid w:val="00E355ED"/>
    <w:rsid w:val="00E358CE"/>
    <w:rsid w:val="00E35AD5"/>
    <w:rsid w:val="00E35BFE"/>
    <w:rsid w:val="00E35F6E"/>
    <w:rsid w:val="00E35F81"/>
    <w:rsid w:val="00E362BA"/>
    <w:rsid w:val="00E36A8B"/>
    <w:rsid w:val="00E36C1A"/>
    <w:rsid w:val="00E36F7B"/>
    <w:rsid w:val="00E37811"/>
    <w:rsid w:val="00E37A90"/>
    <w:rsid w:val="00E37C1C"/>
    <w:rsid w:val="00E37EDC"/>
    <w:rsid w:val="00E40502"/>
    <w:rsid w:val="00E40567"/>
    <w:rsid w:val="00E4057B"/>
    <w:rsid w:val="00E40A68"/>
    <w:rsid w:val="00E40BAF"/>
    <w:rsid w:val="00E40C5F"/>
    <w:rsid w:val="00E41153"/>
    <w:rsid w:val="00E41650"/>
    <w:rsid w:val="00E41902"/>
    <w:rsid w:val="00E41DD5"/>
    <w:rsid w:val="00E4217B"/>
    <w:rsid w:val="00E422EA"/>
    <w:rsid w:val="00E4246F"/>
    <w:rsid w:val="00E42560"/>
    <w:rsid w:val="00E4283B"/>
    <w:rsid w:val="00E4299B"/>
    <w:rsid w:val="00E429AD"/>
    <w:rsid w:val="00E42AE0"/>
    <w:rsid w:val="00E42E7F"/>
    <w:rsid w:val="00E4304F"/>
    <w:rsid w:val="00E43118"/>
    <w:rsid w:val="00E434B4"/>
    <w:rsid w:val="00E4371C"/>
    <w:rsid w:val="00E43787"/>
    <w:rsid w:val="00E43B36"/>
    <w:rsid w:val="00E44593"/>
    <w:rsid w:val="00E44602"/>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47ED6"/>
    <w:rsid w:val="00E50017"/>
    <w:rsid w:val="00E500CD"/>
    <w:rsid w:val="00E501CB"/>
    <w:rsid w:val="00E5031D"/>
    <w:rsid w:val="00E503CE"/>
    <w:rsid w:val="00E504D1"/>
    <w:rsid w:val="00E50820"/>
    <w:rsid w:val="00E50ABA"/>
    <w:rsid w:val="00E50B8F"/>
    <w:rsid w:val="00E50EF3"/>
    <w:rsid w:val="00E50FAF"/>
    <w:rsid w:val="00E5112B"/>
    <w:rsid w:val="00E514AF"/>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5AE6"/>
    <w:rsid w:val="00E55B72"/>
    <w:rsid w:val="00E55D58"/>
    <w:rsid w:val="00E5675D"/>
    <w:rsid w:val="00E56875"/>
    <w:rsid w:val="00E56A4B"/>
    <w:rsid w:val="00E56F22"/>
    <w:rsid w:val="00E572F1"/>
    <w:rsid w:val="00E57304"/>
    <w:rsid w:val="00E57470"/>
    <w:rsid w:val="00E5786A"/>
    <w:rsid w:val="00E57BC0"/>
    <w:rsid w:val="00E57C76"/>
    <w:rsid w:val="00E57C7B"/>
    <w:rsid w:val="00E57D56"/>
    <w:rsid w:val="00E57D84"/>
    <w:rsid w:val="00E57E62"/>
    <w:rsid w:val="00E6022D"/>
    <w:rsid w:val="00E602C1"/>
    <w:rsid w:val="00E602E2"/>
    <w:rsid w:val="00E6031E"/>
    <w:rsid w:val="00E6037B"/>
    <w:rsid w:val="00E606D9"/>
    <w:rsid w:val="00E60936"/>
    <w:rsid w:val="00E60996"/>
    <w:rsid w:val="00E60A0A"/>
    <w:rsid w:val="00E60C5E"/>
    <w:rsid w:val="00E60E45"/>
    <w:rsid w:val="00E60E62"/>
    <w:rsid w:val="00E61057"/>
    <w:rsid w:val="00E61537"/>
    <w:rsid w:val="00E6161B"/>
    <w:rsid w:val="00E61870"/>
    <w:rsid w:val="00E61D1D"/>
    <w:rsid w:val="00E61EB7"/>
    <w:rsid w:val="00E62894"/>
    <w:rsid w:val="00E62DC0"/>
    <w:rsid w:val="00E62F28"/>
    <w:rsid w:val="00E63898"/>
    <w:rsid w:val="00E639D5"/>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0C"/>
    <w:rsid w:val="00E701C6"/>
    <w:rsid w:val="00E7054D"/>
    <w:rsid w:val="00E70A21"/>
    <w:rsid w:val="00E70AC6"/>
    <w:rsid w:val="00E70C82"/>
    <w:rsid w:val="00E70DEB"/>
    <w:rsid w:val="00E70E99"/>
    <w:rsid w:val="00E70F0A"/>
    <w:rsid w:val="00E70FB5"/>
    <w:rsid w:val="00E7113C"/>
    <w:rsid w:val="00E71454"/>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0F"/>
    <w:rsid w:val="00E7581D"/>
    <w:rsid w:val="00E759E8"/>
    <w:rsid w:val="00E76428"/>
    <w:rsid w:val="00E764FD"/>
    <w:rsid w:val="00E7685F"/>
    <w:rsid w:val="00E77098"/>
    <w:rsid w:val="00E77146"/>
    <w:rsid w:val="00E77294"/>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29"/>
    <w:rsid w:val="00E82204"/>
    <w:rsid w:val="00E82373"/>
    <w:rsid w:val="00E823A9"/>
    <w:rsid w:val="00E82499"/>
    <w:rsid w:val="00E82BB2"/>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938"/>
    <w:rsid w:val="00E91C67"/>
    <w:rsid w:val="00E91DB2"/>
    <w:rsid w:val="00E91F74"/>
    <w:rsid w:val="00E91F97"/>
    <w:rsid w:val="00E92419"/>
    <w:rsid w:val="00E928F7"/>
    <w:rsid w:val="00E92AAF"/>
    <w:rsid w:val="00E92BDC"/>
    <w:rsid w:val="00E93290"/>
    <w:rsid w:val="00E93BF5"/>
    <w:rsid w:val="00E940DE"/>
    <w:rsid w:val="00E94345"/>
    <w:rsid w:val="00E9461D"/>
    <w:rsid w:val="00E94BF7"/>
    <w:rsid w:val="00E94CCD"/>
    <w:rsid w:val="00E95009"/>
    <w:rsid w:val="00E95111"/>
    <w:rsid w:val="00E953BA"/>
    <w:rsid w:val="00E9582F"/>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5F73"/>
    <w:rsid w:val="00EA606C"/>
    <w:rsid w:val="00EA6245"/>
    <w:rsid w:val="00EA6252"/>
    <w:rsid w:val="00EA637B"/>
    <w:rsid w:val="00EA667F"/>
    <w:rsid w:val="00EA66FE"/>
    <w:rsid w:val="00EA68F5"/>
    <w:rsid w:val="00EA6950"/>
    <w:rsid w:val="00EA6B60"/>
    <w:rsid w:val="00EA6C92"/>
    <w:rsid w:val="00EB0037"/>
    <w:rsid w:val="00EB0231"/>
    <w:rsid w:val="00EB0865"/>
    <w:rsid w:val="00EB0A13"/>
    <w:rsid w:val="00EB0AB1"/>
    <w:rsid w:val="00EB0C9B"/>
    <w:rsid w:val="00EB0F36"/>
    <w:rsid w:val="00EB1018"/>
    <w:rsid w:val="00EB16C7"/>
    <w:rsid w:val="00EB1961"/>
    <w:rsid w:val="00EB1E1D"/>
    <w:rsid w:val="00EB210D"/>
    <w:rsid w:val="00EB21D5"/>
    <w:rsid w:val="00EB239A"/>
    <w:rsid w:val="00EB2BD6"/>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B7920"/>
    <w:rsid w:val="00EB7B9B"/>
    <w:rsid w:val="00EB7E74"/>
    <w:rsid w:val="00EC00AA"/>
    <w:rsid w:val="00EC0483"/>
    <w:rsid w:val="00EC070B"/>
    <w:rsid w:val="00EC08FE"/>
    <w:rsid w:val="00EC0968"/>
    <w:rsid w:val="00EC0A40"/>
    <w:rsid w:val="00EC0BFB"/>
    <w:rsid w:val="00EC101F"/>
    <w:rsid w:val="00EC1158"/>
    <w:rsid w:val="00EC14D7"/>
    <w:rsid w:val="00EC19AF"/>
    <w:rsid w:val="00EC2AED"/>
    <w:rsid w:val="00EC2B83"/>
    <w:rsid w:val="00EC2CDC"/>
    <w:rsid w:val="00EC2DC3"/>
    <w:rsid w:val="00EC3109"/>
    <w:rsid w:val="00EC3366"/>
    <w:rsid w:val="00EC3578"/>
    <w:rsid w:val="00EC4026"/>
    <w:rsid w:val="00EC4125"/>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FB4"/>
    <w:rsid w:val="00ED0941"/>
    <w:rsid w:val="00ED0A51"/>
    <w:rsid w:val="00ED0DFC"/>
    <w:rsid w:val="00ED102F"/>
    <w:rsid w:val="00ED104A"/>
    <w:rsid w:val="00ED10A7"/>
    <w:rsid w:val="00ED1200"/>
    <w:rsid w:val="00ED18BB"/>
    <w:rsid w:val="00ED1B72"/>
    <w:rsid w:val="00ED1D2B"/>
    <w:rsid w:val="00ED1E94"/>
    <w:rsid w:val="00ED1EFA"/>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94E"/>
    <w:rsid w:val="00ED5B72"/>
    <w:rsid w:val="00ED5BEF"/>
    <w:rsid w:val="00ED61CA"/>
    <w:rsid w:val="00ED682C"/>
    <w:rsid w:val="00ED6894"/>
    <w:rsid w:val="00ED69E9"/>
    <w:rsid w:val="00ED6A11"/>
    <w:rsid w:val="00ED6B01"/>
    <w:rsid w:val="00ED6DD2"/>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971"/>
    <w:rsid w:val="00EE2A0F"/>
    <w:rsid w:val="00EE3456"/>
    <w:rsid w:val="00EE3494"/>
    <w:rsid w:val="00EE394C"/>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969"/>
    <w:rsid w:val="00EE7C1A"/>
    <w:rsid w:val="00EE7FD5"/>
    <w:rsid w:val="00EF07BC"/>
    <w:rsid w:val="00EF0829"/>
    <w:rsid w:val="00EF0D36"/>
    <w:rsid w:val="00EF0FC3"/>
    <w:rsid w:val="00EF11C9"/>
    <w:rsid w:val="00EF128F"/>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5881"/>
    <w:rsid w:val="00EF65DD"/>
    <w:rsid w:val="00EF6874"/>
    <w:rsid w:val="00EF687D"/>
    <w:rsid w:val="00EF6C14"/>
    <w:rsid w:val="00EF6E23"/>
    <w:rsid w:val="00EF6EDC"/>
    <w:rsid w:val="00EF6F26"/>
    <w:rsid w:val="00EF6F87"/>
    <w:rsid w:val="00EF74E3"/>
    <w:rsid w:val="00EF7642"/>
    <w:rsid w:val="00F0003B"/>
    <w:rsid w:val="00F00097"/>
    <w:rsid w:val="00F000BC"/>
    <w:rsid w:val="00F00105"/>
    <w:rsid w:val="00F005D9"/>
    <w:rsid w:val="00F00737"/>
    <w:rsid w:val="00F00D43"/>
    <w:rsid w:val="00F0149B"/>
    <w:rsid w:val="00F01B5D"/>
    <w:rsid w:val="00F023DD"/>
    <w:rsid w:val="00F024EB"/>
    <w:rsid w:val="00F02B9B"/>
    <w:rsid w:val="00F02DD1"/>
    <w:rsid w:val="00F02F7A"/>
    <w:rsid w:val="00F02FF2"/>
    <w:rsid w:val="00F0302F"/>
    <w:rsid w:val="00F03753"/>
    <w:rsid w:val="00F037F1"/>
    <w:rsid w:val="00F037FE"/>
    <w:rsid w:val="00F03B50"/>
    <w:rsid w:val="00F03C75"/>
    <w:rsid w:val="00F05199"/>
    <w:rsid w:val="00F054C9"/>
    <w:rsid w:val="00F05768"/>
    <w:rsid w:val="00F059C2"/>
    <w:rsid w:val="00F059D4"/>
    <w:rsid w:val="00F05B90"/>
    <w:rsid w:val="00F05E37"/>
    <w:rsid w:val="00F05EA1"/>
    <w:rsid w:val="00F06232"/>
    <w:rsid w:val="00F0627C"/>
    <w:rsid w:val="00F068D9"/>
    <w:rsid w:val="00F06C3F"/>
    <w:rsid w:val="00F06CF8"/>
    <w:rsid w:val="00F06F33"/>
    <w:rsid w:val="00F071B5"/>
    <w:rsid w:val="00F07368"/>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6AF"/>
    <w:rsid w:val="00F12AFA"/>
    <w:rsid w:val="00F12C7A"/>
    <w:rsid w:val="00F12CD3"/>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5CB"/>
    <w:rsid w:val="00F16786"/>
    <w:rsid w:val="00F16881"/>
    <w:rsid w:val="00F169F4"/>
    <w:rsid w:val="00F16DB2"/>
    <w:rsid w:val="00F172C5"/>
    <w:rsid w:val="00F175A8"/>
    <w:rsid w:val="00F17643"/>
    <w:rsid w:val="00F1797D"/>
    <w:rsid w:val="00F201AC"/>
    <w:rsid w:val="00F202E0"/>
    <w:rsid w:val="00F203ED"/>
    <w:rsid w:val="00F207D7"/>
    <w:rsid w:val="00F211F1"/>
    <w:rsid w:val="00F212DA"/>
    <w:rsid w:val="00F2146F"/>
    <w:rsid w:val="00F21600"/>
    <w:rsid w:val="00F21861"/>
    <w:rsid w:val="00F21CCA"/>
    <w:rsid w:val="00F21F49"/>
    <w:rsid w:val="00F222B6"/>
    <w:rsid w:val="00F222BD"/>
    <w:rsid w:val="00F22360"/>
    <w:rsid w:val="00F224AB"/>
    <w:rsid w:val="00F226F1"/>
    <w:rsid w:val="00F227B7"/>
    <w:rsid w:val="00F228EC"/>
    <w:rsid w:val="00F228F8"/>
    <w:rsid w:val="00F22DAD"/>
    <w:rsid w:val="00F22DE9"/>
    <w:rsid w:val="00F231B0"/>
    <w:rsid w:val="00F231CD"/>
    <w:rsid w:val="00F23548"/>
    <w:rsid w:val="00F2358D"/>
    <w:rsid w:val="00F23D49"/>
    <w:rsid w:val="00F23DA2"/>
    <w:rsid w:val="00F23F28"/>
    <w:rsid w:val="00F24945"/>
    <w:rsid w:val="00F25920"/>
    <w:rsid w:val="00F25F42"/>
    <w:rsid w:val="00F25F55"/>
    <w:rsid w:val="00F265A4"/>
    <w:rsid w:val="00F26879"/>
    <w:rsid w:val="00F26C8E"/>
    <w:rsid w:val="00F270B9"/>
    <w:rsid w:val="00F27200"/>
    <w:rsid w:val="00F27515"/>
    <w:rsid w:val="00F27FF4"/>
    <w:rsid w:val="00F301B9"/>
    <w:rsid w:val="00F303DD"/>
    <w:rsid w:val="00F3064C"/>
    <w:rsid w:val="00F307DA"/>
    <w:rsid w:val="00F30C03"/>
    <w:rsid w:val="00F30F8B"/>
    <w:rsid w:val="00F31075"/>
    <w:rsid w:val="00F31206"/>
    <w:rsid w:val="00F312B7"/>
    <w:rsid w:val="00F31849"/>
    <w:rsid w:val="00F31CCD"/>
    <w:rsid w:val="00F31CDB"/>
    <w:rsid w:val="00F31E4D"/>
    <w:rsid w:val="00F320AC"/>
    <w:rsid w:val="00F324CB"/>
    <w:rsid w:val="00F325A7"/>
    <w:rsid w:val="00F329A6"/>
    <w:rsid w:val="00F32B69"/>
    <w:rsid w:val="00F33422"/>
    <w:rsid w:val="00F33FD9"/>
    <w:rsid w:val="00F3435D"/>
    <w:rsid w:val="00F3495F"/>
    <w:rsid w:val="00F34FA0"/>
    <w:rsid w:val="00F3518D"/>
    <w:rsid w:val="00F351CB"/>
    <w:rsid w:val="00F3529D"/>
    <w:rsid w:val="00F359CA"/>
    <w:rsid w:val="00F35DCF"/>
    <w:rsid w:val="00F35DF0"/>
    <w:rsid w:val="00F35EED"/>
    <w:rsid w:val="00F362B2"/>
    <w:rsid w:val="00F362B4"/>
    <w:rsid w:val="00F362BB"/>
    <w:rsid w:val="00F366B3"/>
    <w:rsid w:val="00F36B0A"/>
    <w:rsid w:val="00F36DF7"/>
    <w:rsid w:val="00F37301"/>
    <w:rsid w:val="00F37772"/>
    <w:rsid w:val="00F3781A"/>
    <w:rsid w:val="00F379F9"/>
    <w:rsid w:val="00F37A39"/>
    <w:rsid w:val="00F37CAB"/>
    <w:rsid w:val="00F37D7D"/>
    <w:rsid w:val="00F40038"/>
    <w:rsid w:val="00F407B8"/>
    <w:rsid w:val="00F40E4A"/>
    <w:rsid w:val="00F41077"/>
    <w:rsid w:val="00F412B5"/>
    <w:rsid w:val="00F41539"/>
    <w:rsid w:val="00F4154E"/>
    <w:rsid w:val="00F41CEE"/>
    <w:rsid w:val="00F41E79"/>
    <w:rsid w:val="00F41F74"/>
    <w:rsid w:val="00F42685"/>
    <w:rsid w:val="00F429A6"/>
    <w:rsid w:val="00F42C28"/>
    <w:rsid w:val="00F42CAE"/>
    <w:rsid w:val="00F42D26"/>
    <w:rsid w:val="00F42FB6"/>
    <w:rsid w:val="00F4304E"/>
    <w:rsid w:val="00F4379C"/>
    <w:rsid w:val="00F43C38"/>
    <w:rsid w:val="00F43E13"/>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A70"/>
    <w:rsid w:val="00F46C1B"/>
    <w:rsid w:val="00F4714B"/>
    <w:rsid w:val="00F479AC"/>
    <w:rsid w:val="00F500E0"/>
    <w:rsid w:val="00F504F8"/>
    <w:rsid w:val="00F50515"/>
    <w:rsid w:val="00F505F5"/>
    <w:rsid w:val="00F50CA4"/>
    <w:rsid w:val="00F50F9A"/>
    <w:rsid w:val="00F515A2"/>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4B"/>
    <w:rsid w:val="00F574A6"/>
    <w:rsid w:val="00F57500"/>
    <w:rsid w:val="00F57517"/>
    <w:rsid w:val="00F57575"/>
    <w:rsid w:val="00F57755"/>
    <w:rsid w:val="00F578B6"/>
    <w:rsid w:val="00F5796C"/>
    <w:rsid w:val="00F57AEB"/>
    <w:rsid w:val="00F57BB3"/>
    <w:rsid w:val="00F60007"/>
    <w:rsid w:val="00F6018D"/>
    <w:rsid w:val="00F601F4"/>
    <w:rsid w:val="00F6076E"/>
    <w:rsid w:val="00F60E3B"/>
    <w:rsid w:val="00F610A1"/>
    <w:rsid w:val="00F6110C"/>
    <w:rsid w:val="00F61233"/>
    <w:rsid w:val="00F61252"/>
    <w:rsid w:val="00F6143B"/>
    <w:rsid w:val="00F61B88"/>
    <w:rsid w:val="00F61C1C"/>
    <w:rsid w:val="00F61F1D"/>
    <w:rsid w:val="00F61F59"/>
    <w:rsid w:val="00F6203D"/>
    <w:rsid w:val="00F62132"/>
    <w:rsid w:val="00F62654"/>
    <w:rsid w:val="00F62741"/>
    <w:rsid w:val="00F62980"/>
    <w:rsid w:val="00F62BFA"/>
    <w:rsid w:val="00F62E1D"/>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714"/>
    <w:rsid w:val="00F70749"/>
    <w:rsid w:val="00F70AAF"/>
    <w:rsid w:val="00F711BB"/>
    <w:rsid w:val="00F71624"/>
    <w:rsid w:val="00F717B5"/>
    <w:rsid w:val="00F718EC"/>
    <w:rsid w:val="00F71B11"/>
    <w:rsid w:val="00F72108"/>
    <w:rsid w:val="00F7232D"/>
    <w:rsid w:val="00F7242F"/>
    <w:rsid w:val="00F72480"/>
    <w:rsid w:val="00F727A5"/>
    <w:rsid w:val="00F7283E"/>
    <w:rsid w:val="00F72C97"/>
    <w:rsid w:val="00F72D8E"/>
    <w:rsid w:val="00F72DFC"/>
    <w:rsid w:val="00F73403"/>
    <w:rsid w:val="00F73E96"/>
    <w:rsid w:val="00F73ECE"/>
    <w:rsid w:val="00F73FD9"/>
    <w:rsid w:val="00F74341"/>
    <w:rsid w:val="00F74677"/>
    <w:rsid w:val="00F74863"/>
    <w:rsid w:val="00F748CC"/>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1A29"/>
    <w:rsid w:val="00F81D28"/>
    <w:rsid w:val="00F8201A"/>
    <w:rsid w:val="00F828EC"/>
    <w:rsid w:val="00F82D91"/>
    <w:rsid w:val="00F83167"/>
    <w:rsid w:val="00F834A4"/>
    <w:rsid w:val="00F839EC"/>
    <w:rsid w:val="00F840C5"/>
    <w:rsid w:val="00F8425C"/>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613"/>
    <w:rsid w:val="00F906A9"/>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540"/>
    <w:rsid w:val="00F958DF"/>
    <w:rsid w:val="00F96AE7"/>
    <w:rsid w:val="00F96DA6"/>
    <w:rsid w:val="00F96F0E"/>
    <w:rsid w:val="00F96F2A"/>
    <w:rsid w:val="00F970FC"/>
    <w:rsid w:val="00F97379"/>
    <w:rsid w:val="00F97394"/>
    <w:rsid w:val="00F9756A"/>
    <w:rsid w:val="00F97754"/>
    <w:rsid w:val="00F97EDB"/>
    <w:rsid w:val="00FA00DA"/>
    <w:rsid w:val="00FA0531"/>
    <w:rsid w:val="00FA0BFA"/>
    <w:rsid w:val="00FA0D32"/>
    <w:rsid w:val="00FA1057"/>
    <w:rsid w:val="00FA11F7"/>
    <w:rsid w:val="00FA156C"/>
    <w:rsid w:val="00FA18D0"/>
    <w:rsid w:val="00FA1A26"/>
    <w:rsid w:val="00FA1AC6"/>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4B5D"/>
    <w:rsid w:val="00FA5003"/>
    <w:rsid w:val="00FA50AC"/>
    <w:rsid w:val="00FA5168"/>
    <w:rsid w:val="00FA568A"/>
    <w:rsid w:val="00FA5F63"/>
    <w:rsid w:val="00FA6224"/>
    <w:rsid w:val="00FA6239"/>
    <w:rsid w:val="00FA62BF"/>
    <w:rsid w:val="00FA6BDA"/>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46F"/>
    <w:rsid w:val="00FB1481"/>
    <w:rsid w:val="00FB18AC"/>
    <w:rsid w:val="00FB1FD3"/>
    <w:rsid w:val="00FB20B1"/>
    <w:rsid w:val="00FB2B88"/>
    <w:rsid w:val="00FB2F89"/>
    <w:rsid w:val="00FB338C"/>
    <w:rsid w:val="00FB3529"/>
    <w:rsid w:val="00FB3713"/>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1E3"/>
    <w:rsid w:val="00FC162F"/>
    <w:rsid w:val="00FC1911"/>
    <w:rsid w:val="00FC1B48"/>
    <w:rsid w:val="00FC1C08"/>
    <w:rsid w:val="00FC1D00"/>
    <w:rsid w:val="00FC1ECA"/>
    <w:rsid w:val="00FC2264"/>
    <w:rsid w:val="00FC26FA"/>
    <w:rsid w:val="00FC2850"/>
    <w:rsid w:val="00FC2FC1"/>
    <w:rsid w:val="00FC30C8"/>
    <w:rsid w:val="00FC34D1"/>
    <w:rsid w:val="00FC3966"/>
    <w:rsid w:val="00FC3E5C"/>
    <w:rsid w:val="00FC42BC"/>
    <w:rsid w:val="00FC48F7"/>
    <w:rsid w:val="00FC49EA"/>
    <w:rsid w:val="00FC528A"/>
    <w:rsid w:val="00FC5457"/>
    <w:rsid w:val="00FC5794"/>
    <w:rsid w:val="00FC59E5"/>
    <w:rsid w:val="00FC5D23"/>
    <w:rsid w:val="00FC5D62"/>
    <w:rsid w:val="00FC5D76"/>
    <w:rsid w:val="00FC677C"/>
    <w:rsid w:val="00FC69A4"/>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460"/>
    <w:rsid w:val="00FD1900"/>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1FA"/>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C70"/>
    <w:rsid w:val="00FE05D5"/>
    <w:rsid w:val="00FE06A8"/>
    <w:rsid w:val="00FE0799"/>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CCC"/>
    <w:rsid w:val="00FE4FC8"/>
    <w:rsid w:val="00FE5022"/>
    <w:rsid w:val="00FE52D9"/>
    <w:rsid w:val="00FE541D"/>
    <w:rsid w:val="00FE5536"/>
    <w:rsid w:val="00FE5565"/>
    <w:rsid w:val="00FE5CB1"/>
    <w:rsid w:val="00FE61EA"/>
    <w:rsid w:val="00FE6414"/>
    <w:rsid w:val="00FE689A"/>
    <w:rsid w:val="00FE690C"/>
    <w:rsid w:val="00FE69DC"/>
    <w:rsid w:val="00FE70E5"/>
    <w:rsid w:val="00FE736E"/>
    <w:rsid w:val="00FE73E6"/>
    <w:rsid w:val="00FE76B1"/>
    <w:rsid w:val="00FE7719"/>
    <w:rsid w:val="00FE785D"/>
    <w:rsid w:val="00FE7BFD"/>
    <w:rsid w:val="00FE7E29"/>
    <w:rsid w:val="00FF0692"/>
    <w:rsid w:val="00FF072F"/>
    <w:rsid w:val="00FF1572"/>
    <w:rsid w:val="00FF1694"/>
    <w:rsid w:val="00FF1864"/>
    <w:rsid w:val="00FF1F53"/>
    <w:rsid w:val="00FF1FA3"/>
    <w:rsid w:val="00FF21A7"/>
    <w:rsid w:val="00FF2816"/>
    <w:rsid w:val="00FF2A67"/>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161C82"/>
    <w:rsid w:val="17334939"/>
    <w:rsid w:val="1843A96E"/>
    <w:rsid w:val="188A0287"/>
    <w:rsid w:val="18AA7627"/>
    <w:rsid w:val="18E78A5B"/>
    <w:rsid w:val="19609BFE"/>
    <w:rsid w:val="19CF8DCF"/>
    <w:rsid w:val="1A0DD16F"/>
    <w:rsid w:val="1AF877ED"/>
    <w:rsid w:val="1B033005"/>
    <w:rsid w:val="1B10C88D"/>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21D39FF"/>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AE7552"/>
    <w:rsid w:val="5D027C09"/>
    <w:rsid w:val="5D6F0710"/>
    <w:rsid w:val="5D82038E"/>
    <w:rsid w:val="5E57E46C"/>
    <w:rsid w:val="5EB549B8"/>
    <w:rsid w:val="5EBC66EA"/>
    <w:rsid w:val="5F6C8397"/>
    <w:rsid w:val="5F8BB669"/>
    <w:rsid w:val="5FD99794"/>
    <w:rsid w:val="5FEF2595"/>
    <w:rsid w:val="6008A180"/>
    <w:rsid w:val="6094F8B3"/>
    <w:rsid w:val="60E32753"/>
    <w:rsid w:val="60E9E55A"/>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EB2D771F-5165-4A6D-AA37-B8AFE59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5AIRPNAIUNRU-1328258698-19459</_dlc_DocId>
    <_dlc_DocIdUrl xmlns="71c5aaf6-e6ce-465b-b873-5148d2a4c105">
      <Url>https://nokia.sharepoint.com/sites/c5g/5gradio/_layouts/15/DocIdRedir.aspx?ID=5AIRPNAIUNRU-1328258698-19459</Url>
      <Description>5AIRPNAIUNRU-1328258698-19459</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A5853F61-6C35-4387-AD80-7B92271E3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4.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2502</Words>
  <Characters>14265</Characters>
  <Application>Microsoft Office Word</Application>
  <DocSecurity>0</DocSecurity>
  <Lines>118</Lines>
  <Paragraphs>33</Paragraphs>
  <ScaleCrop>false</ScaleCrop>
  <Company>ETSI-MCC</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 Bartlomiej Golebiowski</cp:lastModifiedBy>
  <cp:revision>985</cp:revision>
  <cp:lastPrinted>2013-03-26T18:57:00Z</cp:lastPrinted>
  <dcterms:created xsi:type="dcterms:W3CDTF">2022-09-30T23:03:00Z</dcterms:created>
  <dcterms:modified xsi:type="dcterms:W3CDTF">2023-02-17T16:35:00Z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b8b202a6-d77c-420b-9419-8e161a23f189</vt:lpwstr>
  </property>
  <property fmtid="{D5CDD505-2E9C-101B-9397-08002B2CF9AE}" pid="4" name="MediaServiceImageTags">
    <vt:lpwstr/>
  </property>
  <property fmtid="{D5CDD505-2E9C-101B-9397-08002B2CF9AE}" pid="5" name="Order">
    <vt:r8>1677600</vt:r8>
  </property>
  <property fmtid="{D5CDD505-2E9C-101B-9397-08002B2CF9AE}" pid="6" name="xd_ProgID">
    <vt:lpwstr/>
  </property>
  <property fmtid="{D5CDD505-2E9C-101B-9397-08002B2CF9AE}" pid="7" name="TemplateUrl">
    <vt:lpwstr/>
  </property>
  <property fmtid="{D5CDD505-2E9C-101B-9397-08002B2CF9AE}" pid="8" name="_ExtendedDescription">
    <vt:lpwstr/>
  </property>
  <property fmtid="{D5CDD505-2E9C-101B-9397-08002B2CF9AE}" pid="9" name="_CopySource">
    <vt:lpwstr>https://nokia.sharepoint.com/sites/c5g/5gradio/RAN4 5G Documents/RAN4 104bis e-meeting/Rel-18/FS_NR_duplex_evo/R4-221xxxx AI 7.17.2.1 - SBFD adjacent channel co-existence evaluation_new.docx</vt:lpwstr>
  </property>
</Properties>
</file>